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63523" w14:textId="7611AF8B" w:rsidR="00F358BB" w:rsidRPr="004C015A" w:rsidRDefault="00AD2E82" w:rsidP="00F358BB">
      <w:pPr>
        <w:tabs>
          <w:tab w:val="left" w:pos="2694"/>
        </w:tabs>
        <w:ind w:right="-709"/>
        <w:rPr>
          <w:rFonts w:eastAsia="Calibri" w:cstheme="minorHAnsi"/>
          <w:sz w:val="20"/>
          <w:szCs w:val="20"/>
          <w:lang w:eastAsia="en-US"/>
        </w:rPr>
      </w:pPr>
      <w:r w:rsidRPr="004C015A">
        <w:rPr>
          <w:rFonts w:eastAsia="Calibri" w:cstheme="minorHAnsi"/>
          <w:noProof/>
          <w:sz w:val="20"/>
          <w:szCs w:val="20"/>
          <w:lang w:eastAsia="en-US"/>
        </w:rPr>
        <mc:AlternateContent>
          <mc:Choice Requires="wps">
            <w:drawing>
              <wp:anchor distT="45720" distB="45720" distL="114300" distR="114300" simplePos="0" relativeHeight="251665408" behindDoc="0" locked="1" layoutInCell="1" allowOverlap="1" wp14:anchorId="1F885F3C" wp14:editId="030B3A39">
                <wp:simplePos x="0" y="0"/>
                <wp:positionH relativeFrom="margin">
                  <wp:align>center</wp:align>
                </wp:positionH>
                <wp:positionV relativeFrom="page">
                  <wp:posOffset>7266305</wp:posOffset>
                </wp:positionV>
                <wp:extent cx="4296410" cy="1537335"/>
                <wp:effectExtent l="0" t="0" r="0" b="5715"/>
                <wp:wrapSquare wrapText="bothSides"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6410" cy="1537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70D21" w14:textId="77777777" w:rsidR="00AD2E82" w:rsidRPr="00EB7B9F" w:rsidRDefault="00AD2E82" w:rsidP="00AD2E82">
                            <w:pPr>
                              <w:pStyle w:val="Titre"/>
                              <w:jc w:val="center"/>
                              <w:rPr>
                                <w:rFonts w:ascii="Calibri" w:hAnsi="Calibri" w:cs="Calibri"/>
                                <w:b/>
                                <w:i w:val="0"/>
                                <w:color w:val="92D050"/>
                                <w:sz w:val="28"/>
                                <w:szCs w:val="28"/>
                              </w:rPr>
                            </w:pPr>
                            <w:r w:rsidRPr="00EB7B9F">
                              <w:rPr>
                                <w:rFonts w:ascii="Calibri" w:hAnsi="Calibri" w:cs="Calibri"/>
                                <w:b/>
                                <w:i w:val="0"/>
                                <w:sz w:val="28"/>
                                <w:szCs w:val="28"/>
                              </w:rPr>
                              <w:t xml:space="preserve">CANDIDAT : </w:t>
                            </w:r>
                            <w:r w:rsidRPr="00EB7B9F">
                              <w:rPr>
                                <w:rFonts w:ascii="Calibri" w:hAnsi="Calibri" w:cs="Calibri"/>
                                <w:b/>
                                <w:i w:val="0"/>
                                <w:sz w:val="28"/>
                                <w:szCs w:val="28"/>
                                <w:highlight w:val="yellow"/>
                              </w:rPr>
                              <w:t>XXXXXXXXXXXXXX</w:t>
                            </w:r>
                          </w:p>
                          <w:p w14:paraId="4EFF6475" w14:textId="77777777" w:rsidR="00AD2E82" w:rsidRPr="00EB7B9F" w:rsidRDefault="00AD2E82" w:rsidP="00AD2E82">
                            <w:pPr>
                              <w:pStyle w:val="Titre"/>
                              <w:jc w:val="center"/>
                              <w:rPr>
                                <w:rFonts w:ascii="Calibri" w:hAnsi="Calibri" w:cs="Calibri"/>
                                <w:b/>
                                <w:i w:val="0"/>
                                <w:sz w:val="28"/>
                                <w:szCs w:val="28"/>
                              </w:rPr>
                            </w:pPr>
                          </w:p>
                          <w:p w14:paraId="3DD2FE39" w14:textId="77777777" w:rsidR="00AD2E82" w:rsidRPr="00EB7B9F" w:rsidRDefault="00AD2E82" w:rsidP="00AD2E82">
                            <w:pPr>
                              <w:spacing w:before="40" w:line="360" w:lineRule="auto"/>
                              <w:rPr>
                                <w:rFonts w:cs="Calibri"/>
                                <w:b/>
                                <w:color w:val="00B050"/>
                                <w:sz w:val="22"/>
                                <w:szCs w:val="22"/>
                              </w:rPr>
                            </w:pPr>
                            <w:r w:rsidRPr="00EB7B9F">
                              <w:rPr>
                                <w:rFonts w:cs="Calibri"/>
                                <w:b/>
                                <w:sz w:val="22"/>
                                <w:szCs w:val="22"/>
                              </w:rPr>
                              <w:t xml:space="preserve">Contact (nom de la personne qui suit le dossier): </w:t>
                            </w:r>
                            <w:r w:rsidRPr="00175513">
                              <w:rPr>
                                <w:rFonts w:cs="Calibri"/>
                                <w:b/>
                                <w:sz w:val="22"/>
                                <w:szCs w:val="22"/>
                                <w:highlight w:val="yellow"/>
                              </w:rPr>
                              <w:t>XXXXXXXXXX</w:t>
                            </w:r>
                          </w:p>
                          <w:p w14:paraId="626FB004" w14:textId="77777777" w:rsidR="00AD2E82" w:rsidRPr="00EB7B9F" w:rsidRDefault="00AD2E82" w:rsidP="00AD2E82">
                            <w:pPr>
                              <w:spacing w:line="360" w:lineRule="auto"/>
                              <w:rPr>
                                <w:rFonts w:cs="Calibri"/>
                                <w:b/>
                                <w:color w:val="92D050"/>
                                <w:sz w:val="22"/>
                                <w:szCs w:val="22"/>
                              </w:rPr>
                            </w:pPr>
                            <w:r w:rsidRPr="00EB7B9F">
                              <w:rPr>
                                <w:rFonts w:cs="Calibri"/>
                                <w:b/>
                                <w:sz w:val="22"/>
                                <w:szCs w:val="22"/>
                              </w:rPr>
                              <w:t xml:space="preserve">Tel : </w:t>
                            </w:r>
                            <w:r w:rsidRPr="00175513">
                              <w:rPr>
                                <w:rFonts w:cs="Calibri"/>
                                <w:b/>
                                <w:sz w:val="22"/>
                                <w:szCs w:val="22"/>
                                <w:highlight w:val="yellow"/>
                              </w:rPr>
                              <w:t>XXXXXXXXXX</w:t>
                            </w:r>
                          </w:p>
                          <w:p w14:paraId="71C06516" w14:textId="77777777" w:rsidR="00AD2E82" w:rsidRPr="00EB7B9F" w:rsidRDefault="00AD2E82" w:rsidP="00AD2E82">
                            <w:pPr>
                              <w:spacing w:line="360" w:lineRule="auto"/>
                              <w:rPr>
                                <w:rFonts w:cs="Calibri"/>
                                <w:b/>
                                <w:color w:val="92D050"/>
                                <w:sz w:val="22"/>
                                <w:szCs w:val="22"/>
                              </w:rPr>
                            </w:pPr>
                            <w:r w:rsidRPr="00EB7B9F">
                              <w:rPr>
                                <w:rFonts w:cs="Calibri"/>
                                <w:b/>
                                <w:sz w:val="22"/>
                                <w:szCs w:val="22"/>
                              </w:rPr>
                              <w:t xml:space="preserve">Courriel : </w:t>
                            </w:r>
                            <w:r w:rsidRPr="00175513">
                              <w:rPr>
                                <w:rFonts w:cs="Calibri"/>
                                <w:b/>
                                <w:sz w:val="22"/>
                                <w:szCs w:val="22"/>
                                <w:highlight w:val="yellow"/>
                              </w:rPr>
                              <w:t>XXXXXXXXXX</w:t>
                            </w:r>
                          </w:p>
                          <w:p w14:paraId="7CF302D0" w14:textId="77777777" w:rsidR="00AD2E82" w:rsidRPr="00EB7B9F" w:rsidRDefault="00AD2E82" w:rsidP="00AD2E82">
                            <w:pPr>
                              <w:spacing w:line="360" w:lineRule="auto"/>
                              <w:rPr>
                                <w:rFonts w:cs="Calibri"/>
                                <w:b/>
                                <w:color w:val="92D050"/>
                                <w:sz w:val="22"/>
                                <w:szCs w:val="22"/>
                              </w:rPr>
                            </w:pPr>
                            <w:r w:rsidRPr="00EB7B9F">
                              <w:rPr>
                                <w:rFonts w:cs="Calibri"/>
                                <w:b/>
                                <w:sz w:val="22"/>
                                <w:szCs w:val="22"/>
                              </w:rPr>
                              <w:t>Fax </w:t>
                            </w:r>
                            <w:r w:rsidRPr="00EB7B9F">
                              <w:rPr>
                                <w:rFonts w:cs="Calibri"/>
                                <w:b/>
                                <w:color w:val="0000FF"/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Pr="00175513">
                              <w:rPr>
                                <w:rFonts w:cs="Calibri"/>
                                <w:b/>
                                <w:sz w:val="22"/>
                                <w:szCs w:val="22"/>
                                <w:highlight w:val="yellow"/>
                              </w:rPr>
                              <w:t>XXXXXXXXXX</w:t>
                            </w:r>
                          </w:p>
                          <w:p w14:paraId="52A928B2" w14:textId="14FCB5B1" w:rsidR="00AD2E82" w:rsidRPr="00636BA7" w:rsidRDefault="00AD2E82" w:rsidP="00AD2E82">
                            <w:pPr>
                              <w:ind w:left="-142" w:right="-254"/>
                              <w:jc w:val="center"/>
                              <w:rPr>
                                <w:rStyle w:val="lev"/>
                                <w:rFonts w:cstheme="minorHAnsi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885F3C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0;margin-top:572.15pt;width:338.3pt;height:121.05pt;z-index:25166540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" filled="f" stroked="f">
                <v:textbox>
                  <w:txbxContent>
                    <w:p w14:paraId="04370D21" w14:textId="77777777" w:rsidR="00AD2E82" w:rsidRPr="00EB7B9F" w:rsidRDefault="00AD2E82" w:rsidP="00AD2E82">
                      <w:pPr>
                        <w:pStyle w:val="Titre"/>
                        <w:jc w:val="center"/>
                        <w:rPr>
                          <w:rFonts w:ascii="Calibri" w:hAnsi="Calibri" w:cs="Calibri"/>
                          <w:b/>
                          <w:i w:val="0"/>
                          <w:color w:val="92D050"/>
                          <w:sz w:val="28"/>
                          <w:szCs w:val="28"/>
                        </w:rPr>
                      </w:pPr>
                      <w:r w:rsidRPr="00EB7B9F">
                        <w:rPr>
                          <w:rFonts w:ascii="Calibri" w:hAnsi="Calibri" w:cs="Calibri"/>
                          <w:b/>
                          <w:i w:val="0"/>
                          <w:sz w:val="28"/>
                          <w:szCs w:val="28"/>
                        </w:rPr>
                        <w:t xml:space="preserve">CANDIDAT : </w:t>
                      </w:r>
                      <w:r w:rsidRPr="00EB7B9F">
                        <w:rPr>
                          <w:rFonts w:ascii="Calibri" w:hAnsi="Calibri" w:cs="Calibri"/>
                          <w:b/>
                          <w:i w:val="0"/>
                          <w:sz w:val="28"/>
                          <w:szCs w:val="28"/>
                          <w:highlight w:val="yellow"/>
                        </w:rPr>
                        <w:t>XXXXXXXXXXXXXX</w:t>
                      </w:r>
                    </w:p>
                    <w:p w14:paraId="4EFF6475" w14:textId="77777777" w:rsidR="00AD2E82" w:rsidRPr="00EB7B9F" w:rsidRDefault="00AD2E82" w:rsidP="00AD2E82">
                      <w:pPr>
                        <w:pStyle w:val="Titre"/>
                        <w:jc w:val="center"/>
                        <w:rPr>
                          <w:rFonts w:ascii="Calibri" w:hAnsi="Calibri" w:cs="Calibri"/>
                          <w:b/>
                          <w:i w:val="0"/>
                          <w:sz w:val="28"/>
                          <w:szCs w:val="28"/>
                        </w:rPr>
                      </w:pPr>
                    </w:p>
                    <w:p w14:paraId="3DD2FE39" w14:textId="77777777" w:rsidR="00AD2E82" w:rsidRPr="00EB7B9F" w:rsidRDefault="00AD2E82" w:rsidP="00AD2E82">
                      <w:pPr>
                        <w:spacing w:before="40" w:line="360" w:lineRule="auto"/>
                        <w:rPr>
                          <w:rFonts w:cs="Calibri"/>
                          <w:b/>
                          <w:color w:val="00B050"/>
                          <w:sz w:val="22"/>
                          <w:szCs w:val="22"/>
                        </w:rPr>
                      </w:pPr>
                      <w:r w:rsidRPr="00EB7B9F">
                        <w:rPr>
                          <w:rFonts w:cs="Calibri"/>
                          <w:b/>
                          <w:sz w:val="22"/>
                          <w:szCs w:val="22"/>
                        </w:rPr>
                        <w:t xml:space="preserve">Contact (nom de la personne qui suit le dossier): </w:t>
                      </w:r>
                      <w:r w:rsidRPr="00175513">
                        <w:rPr>
                          <w:rFonts w:cs="Calibri"/>
                          <w:b/>
                          <w:sz w:val="22"/>
                          <w:szCs w:val="22"/>
                          <w:highlight w:val="yellow"/>
                        </w:rPr>
                        <w:t>XXXXXXXXXX</w:t>
                      </w:r>
                    </w:p>
                    <w:p w14:paraId="626FB004" w14:textId="77777777" w:rsidR="00AD2E82" w:rsidRPr="00EB7B9F" w:rsidRDefault="00AD2E82" w:rsidP="00AD2E82">
                      <w:pPr>
                        <w:spacing w:line="360" w:lineRule="auto"/>
                        <w:rPr>
                          <w:rFonts w:cs="Calibri"/>
                          <w:b/>
                          <w:color w:val="92D050"/>
                          <w:sz w:val="22"/>
                          <w:szCs w:val="22"/>
                        </w:rPr>
                      </w:pPr>
                      <w:r w:rsidRPr="00EB7B9F">
                        <w:rPr>
                          <w:rFonts w:cs="Calibri"/>
                          <w:b/>
                          <w:sz w:val="22"/>
                          <w:szCs w:val="22"/>
                        </w:rPr>
                        <w:t xml:space="preserve">Tel : </w:t>
                      </w:r>
                      <w:r w:rsidRPr="00175513">
                        <w:rPr>
                          <w:rFonts w:cs="Calibri"/>
                          <w:b/>
                          <w:sz w:val="22"/>
                          <w:szCs w:val="22"/>
                          <w:highlight w:val="yellow"/>
                        </w:rPr>
                        <w:t>XXXXXXXXXX</w:t>
                      </w:r>
                    </w:p>
                    <w:p w14:paraId="71C06516" w14:textId="77777777" w:rsidR="00AD2E82" w:rsidRPr="00EB7B9F" w:rsidRDefault="00AD2E82" w:rsidP="00AD2E82">
                      <w:pPr>
                        <w:spacing w:line="360" w:lineRule="auto"/>
                        <w:rPr>
                          <w:rFonts w:cs="Calibri"/>
                          <w:b/>
                          <w:color w:val="92D050"/>
                          <w:sz w:val="22"/>
                          <w:szCs w:val="22"/>
                        </w:rPr>
                      </w:pPr>
                      <w:r w:rsidRPr="00EB7B9F">
                        <w:rPr>
                          <w:rFonts w:cs="Calibri"/>
                          <w:b/>
                          <w:sz w:val="22"/>
                          <w:szCs w:val="22"/>
                        </w:rPr>
                        <w:t xml:space="preserve">Courriel : </w:t>
                      </w:r>
                      <w:r w:rsidRPr="00175513">
                        <w:rPr>
                          <w:rFonts w:cs="Calibri"/>
                          <w:b/>
                          <w:sz w:val="22"/>
                          <w:szCs w:val="22"/>
                          <w:highlight w:val="yellow"/>
                        </w:rPr>
                        <w:t>XXXXXXXXXX</w:t>
                      </w:r>
                    </w:p>
                    <w:p w14:paraId="7CF302D0" w14:textId="77777777" w:rsidR="00AD2E82" w:rsidRPr="00EB7B9F" w:rsidRDefault="00AD2E82" w:rsidP="00AD2E82">
                      <w:pPr>
                        <w:spacing w:line="360" w:lineRule="auto"/>
                        <w:rPr>
                          <w:rFonts w:cs="Calibri"/>
                          <w:b/>
                          <w:color w:val="92D050"/>
                          <w:sz w:val="22"/>
                          <w:szCs w:val="22"/>
                        </w:rPr>
                      </w:pPr>
                      <w:r w:rsidRPr="00EB7B9F">
                        <w:rPr>
                          <w:rFonts w:cs="Calibri"/>
                          <w:b/>
                          <w:sz w:val="22"/>
                          <w:szCs w:val="22"/>
                        </w:rPr>
                        <w:t>Fax </w:t>
                      </w:r>
                      <w:r w:rsidRPr="00EB7B9F">
                        <w:rPr>
                          <w:rFonts w:cs="Calibri"/>
                          <w:b/>
                          <w:color w:val="0000FF"/>
                          <w:sz w:val="22"/>
                          <w:szCs w:val="22"/>
                        </w:rPr>
                        <w:t xml:space="preserve">: </w:t>
                      </w:r>
                      <w:r w:rsidRPr="00175513">
                        <w:rPr>
                          <w:rFonts w:cs="Calibri"/>
                          <w:b/>
                          <w:sz w:val="22"/>
                          <w:szCs w:val="22"/>
                          <w:highlight w:val="yellow"/>
                        </w:rPr>
                        <w:t>XXXXXXXXXX</w:t>
                      </w:r>
                    </w:p>
                    <w:p w14:paraId="52A928B2" w14:textId="14FCB5B1" w:rsidR="00AD2E82" w:rsidRPr="00636BA7" w:rsidRDefault="00AD2E82" w:rsidP="00AD2E82">
                      <w:pPr>
                        <w:ind w:left="-142" w:right="-254"/>
                        <w:jc w:val="center"/>
                        <w:rPr>
                          <w:rStyle w:val="lev"/>
                          <w:rFonts w:cstheme="minorHAnsi"/>
                          <w:sz w:val="36"/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7F2390">
        <w:rPr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39" behindDoc="0" locked="0" layoutInCell="1" allowOverlap="1" wp14:anchorId="325C7672" wp14:editId="6B00F87A">
                <wp:simplePos x="0" y="0"/>
                <wp:positionH relativeFrom="margin">
                  <wp:align>center</wp:align>
                </wp:positionH>
                <wp:positionV relativeFrom="paragraph">
                  <wp:posOffset>-11829</wp:posOffset>
                </wp:positionV>
                <wp:extent cx="7013575" cy="6143625"/>
                <wp:effectExtent l="0" t="0" r="0" b="9525"/>
                <wp:wrapNone/>
                <wp:docPr id="31" name="Groupe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3575" cy="6143625"/>
                          <a:chOff x="0" y="0"/>
                          <a:chExt cx="7013575" cy="6143625"/>
                        </a:xfrm>
                      </wpg:grpSpPr>
                      <wpg:grpSp>
                        <wpg:cNvPr id="19" name="Groupe 19"/>
                        <wpg:cNvGrpSpPr/>
                        <wpg:grpSpPr>
                          <a:xfrm>
                            <a:off x="1323975" y="0"/>
                            <a:ext cx="5689600" cy="6143625"/>
                            <a:chOff x="-38112" y="0"/>
                            <a:chExt cx="5691445" cy="6073133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18" name="Groupe 18"/>
                          <wpg:cNvGrpSpPr/>
                          <wpg:grpSpPr>
                            <a:xfrm>
                              <a:off x="-38112" y="0"/>
                              <a:ext cx="5691445" cy="6073133"/>
                              <a:chOff x="-38112" y="0"/>
                              <a:chExt cx="5691445" cy="6073133"/>
                            </a:xfrm>
                            <a:grpFill/>
                          </wpg:grpSpPr>
                          <wps:wsp>
                            <wps:cNvPr id="16" name="Rectangle 16"/>
                            <wps:cNvSpPr/>
                            <wps:spPr>
                              <a:xfrm>
                                <a:off x="0" y="0"/>
                                <a:ext cx="4381200" cy="591840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Forme libre 11"/>
                            <wps:cNvSpPr>
                              <a:spLocks/>
                            </wps:cNvSpPr>
                            <wps:spPr bwMode="auto">
                              <a:xfrm>
                                <a:off x="-38112" y="5485716"/>
                                <a:ext cx="5690112" cy="587417"/>
                              </a:xfrm>
                              <a:custGeom>
                                <a:avLst/>
                                <a:gdLst>
                                  <a:gd name="T0" fmla="*/ 607 w 607"/>
                                  <a:gd name="T1" fmla="*/ 0 h 66"/>
                                  <a:gd name="T2" fmla="*/ 176 w 607"/>
                                  <a:gd name="T3" fmla="*/ 57 h 66"/>
                                  <a:gd name="T4" fmla="*/ 0 w 607"/>
                                  <a:gd name="T5" fmla="*/ 48 h 66"/>
                                  <a:gd name="T6" fmla="*/ 251 w 607"/>
                                  <a:gd name="T7" fmla="*/ 66 h 66"/>
                                  <a:gd name="T8" fmla="*/ 607 w 607"/>
                                  <a:gd name="T9" fmla="*/ 27 h 66"/>
                                  <a:gd name="T10" fmla="*/ 607 w 607"/>
                                  <a:gd name="T11" fmla="*/ 0 h 66"/>
                                  <a:gd name="connsiteX0" fmla="*/ 10000 w 10000"/>
                                  <a:gd name="connsiteY0" fmla="*/ 0 h 10000"/>
                                  <a:gd name="connsiteX1" fmla="*/ 2972 w 10000"/>
                                  <a:gd name="connsiteY1" fmla="*/ 891 h 10000"/>
                                  <a:gd name="connsiteX2" fmla="*/ 0 w 10000"/>
                                  <a:gd name="connsiteY2" fmla="*/ 7273 h 10000"/>
                                  <a:gd name="connsiteX3" fmla="*/ 4135 w 10000"/>
                                  <a:gd name="connsiteY3" fmla="*/ 10000 h 10000"/>
                                  <a:gd name="connsiteX4" fmla="*/ 10000 w 10000"/>
                                  <a:gd name="connsiteY4" fmla="*/ 4091 h 10000"/>
                                  <a:gd name="connsiteX5" fmla="*/ 10000 w 10000"/>
                                  <a:gd name="connsiteY5" fmla="*/ 0 h 100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10000" h="10000">
                                    <a:moveTo>
                                      <a:pt x="10000" y="0"/>
                                    </a:moveTo>
                                    <a:cubicBezTo>
                                      <a:pt x="7414" y="6667"/>
                                      <a:pt x="5014" y="891"/>
                                      <a:pt x="2972" y="891"/>
                                    </a:cubicBezTo>
                                    <a:cubicBezTo>
                                      <a:pt x="1868" y="891"/>
                                      <a:pt x="807" y="8030"/>
                                      <a:pt x="0" y="7273"/>
                                    </a:cubicBezTo>
                                    <a:cubicBezTo>
                                      <a:pt x="1087" y="8788"/>
                                      <a:pt x="2504" y="10000"/>
                                      <a:pt x="4135" y="10000"/>
                                    </a:cubicBezTo>
                                    <a:cubicBezTo>
                                      <a:pt x="5898" y="10000"/>
                                      <a:pt x="7908" y="8485"/>
                                      <a:pt x="10000" y="4091"/>
                                    </a:cubicBezTo>
                                    <a:lnTo>
                                      <a:pt x="10000" y="0"/>
                                    </a:lnTo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b" anchorCtr="0" upright="1">
                              <a:noAutofit/>
                            </wps:bodyPr>
                          </wps:wsp>
                          <wps:wsp>
                            <wps:cNvPr id="17" name="Rectangle 17"/>
                            <wps:cNvSpPr/>
                            <wps:spPr>
                              <a:xfrm>
                                <a:off x="3493698" y="0"/>
                                <a:ext cx="2159635" cy="5742432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27" name="Forme libre 11"/>
                          <wps:cNvSpPr>
                            <a:spLocks/>
                          </wps:cNvSpPr>
                          <wps:spPr bwMode="auto">
                            <a:xfrm>
                              <a:off x="0" y="5529533"/>
                              <a:ext cx="5652000" cy="543600"/>
                            </a:xfrm>
                            <a:custGeom>
                              <a:avLst/>
                              <a:gdLst>
                                <a:gd name="T0" fmla="*/ 607 w 607"/>
                                <a:gd name="T1" fmla="*/ 0 h 66"/>
                                <a:gd name="T2" fmla="*/ 176 w 607"/>
                                <a:gd name="T3" fmla="*/ 57 h 66"/>
                                <a:gd name="T4" fmla="*/ 0 w 607"/>
                                <a:gd name="T5" fmla="*/ 48 h 66"/>
                                <a:gd name="T6" fmla="*/ 251 w 607"/>
                                <a:gd name="T7" fmla="*/ 66 h 66"/>
                                <a:gd name="T8" fmla="*/ 607 w 607"/>
                                <a:gd name="T9" fmla="*/ 27 h 66"/>
                                <a:gd name="T10" fmla="*/ 607 w 607"/>
                                <a:gd name="T11" fmla="*/ 0 h 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07" h="66">
                                  <a:moveTo>
                                    <a:pt x="607" y="0"/>
                                  </a:moveTo>
                                  <a:cubicBezTo>
                                    <a:pt x="450" y="44"/>
                                    <a:pt x="300" y="57"/>
                                    <a:pt x="176" y="57"/>
                                  </a:cubicBezTo>
                                  <a:cubicBezTo>
                                    <a:pt x="109" y="57"/>
                                    <a:pt x="49" y="53"/>
                                    <a:pt x="0" y="48"/>
                                  </a:cubicBezTo>
                                  <a:cubicBezTo>
                                    <a:pt x="66" y="58"/>
                                    <a:pt x="152" y="66"/>
                                    <a:pt x="251" y="66"/>
                                  </a:cubicBezTo>
                                  <a:cubicBezTo>
                                    <a:pt x="358" y="66"/>
                                    <a:pt x="480" y="56"/>
                                    <a:pt x="607" y="27"/>
                                  </a:cubicBezTo>
                                  <a:cubicBezTo>
                                    <a:pt x="607" y="0"/>
                                    <a:pt x="607" y="0"/>
                                    <a:pt x="60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b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108" name="Picture 2" descr="Anita_conti2">
                            <a:extLst>
                              <a:ext uri="{FF2B5EF4-FFF2-40B4-BE49-F238E27FC236}">
                                <a16:creationId xmlns:a16="http://schemas.microsoft.com/office/drawing/2014/main" id="{56806EDD-151D-4280-93EE-6A2E9CF618E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9" b="8582"/>
                          <a:stretch/>
                        </pic:blipFill>
                        <pic:spPr bwMode="auto">
                          <a:xfrm>
                            <a:off x="0" y="3371850"/>
                            <a:ext cx="1367790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29" name="il_fi" descr="Afficher l'image d'origine">
                            <a:extLst>
                              <a:ext uri="{FF2B5EF4-FFF2-40B4-BE49-F238E27FC236}">
                                <a16:creationId xmlns:a16="http://schemas.microsoft.com/office/drawing/2014/main" id="{3B5CFA2F-CFD3-4A39-B917-3B827873601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56" r="9375" b="266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152900"/>
                            <a:ext cx="1366520" cy="93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31" name="Image 1" descr="Gambe-D-Amfard-764242.jpg">
                            <a:extLst>
                              <a:ext uri="{FF2B5EF4-FFF2-40B4-BE49-F238E27FC236}">
                                <a16:creationId xmlns:a16="http://schemas.microsoft.com/office/drawing/2014/main" id="{33BD711D-5BDC-4FDA-BC00-7F567C0E828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7" b="5689"/>
                          <a:stretch/>
                        </pic:blipFill>
                        <pic:spPr bwMode="auto">
                          <a:xfrm>
                            <a:off x="0" y="2552700"/>
                            <a:ext cx="1369060" cy="82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2" name="Picture 4" descr="Jean ANGO">
                            <a:extLst>
                              <a:ext uri="{FF2B5EF4-FFF2-40B4-BE49-F238E27FC236}">
                                <a16:creationId xmlns:a16="http://schemas.microsoft.com/office/drawing/2014/main" id="{B123817E-2962-4D5A-861D-F78F0D135EB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09" r="4979" b="4812"/>
                          <a:stretch/>
                        </pic:blipFill>
                        <pic:spPr bwMode="auto">
                          <a:xfrm>
                            <a:off x="0" y="1781175"/>
                            <a:ext cx="1367155" cy="770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57" name="il_fi" descr="Afficher l'image d'origine">
                            <a:extLst>
                              <a:ext uri="{FF2B5EF4-FFF2-40B4-BE49-F238E27FC236}">
                                <a16:creationId xmlns:a16="http://schemas.microsoft.com/office/drawing/2014/main" id="{253D7B46-90D6-4399-968E-47E5A3A9C7F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02" b="2590"/>
                          <a:stretch/>
                        </pic:blipFill>
                        <pic:spPr bwMode="auto">
                          <a:xfrm>
                            <a:off x="0" y="902009"/>
                            <a:ext cx="1366520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l="5330" r="4029" b="2815"/>
                          <a:stretch/>
                        </pic:blipFill>
                        <pic:spPr bwMode="auto">
                          <a:xfrm>
                            <a:off x="0" y="3793"/>
                            <a:ext cx="1366520" cy="898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078399"/>
                            <a:ext cx="1371600" cy="9086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81729B" id="Groupe 31" o:spid="_x0000_s1026" style="position:absolute;margin-left:0;margin-top:-.95pt;width:552.25pt;height:483.75pt;z-index:251658239;mso-position-horizontal:center;mso-position-horizontal-relative:margin" coordsize="70135,61436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CHAAAAAAUmdo&#10;dGxvbmcAAA8A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j/wAAAAAAAAOEJJTQQUAAAAAAAEAAAA&#10;AThCSU0EDAAAAAAKNwAAAAEAAACgAAAAWgAAAeAAAKjAAAAKGwAYAAH/2P/tAAxBZG9iZV9DTQAB&#10;/+4ADkFkb2JlAGSAAAAAAf/bAIQADAgICAkIDAkJDBELCgsRFQ8MDA8VGBMTFRMTGBEMDAwMDAwR&#10;DAwMDAwMDAwMDAwMDAwMDAwMDAwMDAwMDAwMDAENCwsNDg0QDg4QFA4ODhQUDg4ODhQRDAwMDAwR&#10;EQwMDAwMDBEMDAwMDAwMDAwMDAwMDAwMDAwMDAwMDAwMDAwM/8AAEQgAWg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8P3hwYWNrZXQgZW5kPSd3Jz8+/9sAQwADAgIDAgIDAwMDBAMDBAUI&#10;BQUEBAUKBwcGCAwKDAwLCgsLDQ4SEA0OEQ4LCxAWEBETFBUVFQwPFxgWFBgSFBUU/9sAQwEDBAQF&#10;BAUJBQUJFA0LDRQUFBQUFBQUFBQUFBQUFBQUFBQUFBQUFBQUFBQUFBQUFBQUFBQUFBQUFBQUFBQU&#10;FBQU/8AAEQgGJgo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">
                <v:group id="Groupe 19" o:spid="_x0000_s1027" style="position:absolute;left:13239;width:56896;height:61436" coordorigin="-381" coordsize="56914,60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e 18" o:spid="_x0000_s1028" style="position:absolute;left:-381;width:56914;height:60731" coordorigin="-381" coordsize="56914,60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rect id="Rectangle 16" o:spid="_x0000_s1029" style="position:absolute;width:43812;height:59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" filled="f" stroked="f" strokeweight="1pt"/>
                    <v:shape id="Forme libre 11" o:spid="_x0000_s1030" style="position:absolute;left:-381;top:54857;width:56901;height:5874;visibility:visible;mso-wrap-style:square;v-text-anchor:bottom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" path="m10000,c7414,6667,5014,891,2972,891,1868,891,807,8030,,7273v1087,1515,2504,2727,4135,2727c5898,10000,7908,8485,10000,4091l10000,e" filled="f" stroked="f">
                      <v:path arrowok="t" o:connecttype="custom" o:connectlocs="5690112,0;1691101,52339;0,427228;2352861,587417;5690112,240312;5690112,0" o:connectangles="0,0,0,0,0,0"/>
                    </v:shape>
                    <v:rect id="Rectangle 17" o:spid="_x0000_s1031" style="position:absolute;left:34936;width:21597;height:574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/>
                  </v:group>
                  <v:shape id="Forme libre 11" o:spid="_x0000_s1032" style="position:absolute;top:55295;width:56520;height:5436;visibility:visible;mso-wrap-style:square;v-text-anchor:bottom" coordsize="607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" path="m607,c450,44,300,57,176,57,109,57,49,53,,48,66,58,152,66,251,66,358,66,480,56,607,27,607,,607,,607,e" filled="f" stroked="f">
                    <v:path arrowok="t" o:connecttype="custom" o:connectlocs="5652000,0;1638801,469473;0,395345;2337153,543600;5652000,222382;5652000,0" o:connectangles="0,0,0,0,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33" type="#_x0000_t75" alt="Anita_conti2" style="position:absolute;top:33718;width:13677;height:7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">
                  <v:imagedata r:id="rId18" o:title="Anita_conti2" croptop="386f" cropbottom="5624f"/>
                  <o:lock v:ext="edit" aspectratio="f"/>
                </v:shape>
                <v:shape id="il_fi" o:spid="_x0000_s1034" type="#_x0000_t75" alt="Afficher l'image d'origine" style="position:absolute;top:41529;width:13665;height:9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">
                  <v:imagedata r:id="rId19" o:title="Afficher l'image d'origine" cropbottom="17476f" cropleft="6656f" cropright="6144f"/>
                </v:shape>
                <v:shape id="Image 1" o:spid="_x0000_s1035" type="#_x0000_t75" alt="Gambe-D-Amfard-764242.jpg" style="position:absolute;top:25527;width:13690;height:8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">
                  <v:imagedata r:id="rId20" o:title="Gambe-D-Amfard-764242" croptop="2416f" cropbottom="3728f"/>
                </v:shape>
                <v:shape id="Picture 4" o:spid="_x0000_s1036" type="#_x0000_t75" alt="Jean ANGO" style="position:absolute;top:17811;width:13671;height:7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">
                  <v:imagedata r:id="rId21" o:title="Jean ANGO" croptop="6035f" cropbottom="3154f" cropright="3263f"/>
                </v:shape>
                <v:shape id="il_fi" o:spid="_x0000_s1037" type="#_x0000_t75" alt="Afficher l'image d'origine" style="position:absolute;top:9020;width:13665;height:8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">
                  <v:imagedata r:id="rId22" o:title="Afficher l'image d'origine" croptop="7735f" cropbottom="1697f"/>
                </v:shape>
                <v:shape id="Image 5" o:spid="_x0000_s1038" type="#_x0000_t75" style="position:absolute;top:37;width:13665;height:8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">
                  <v:imagedata r:id="rId23" o:title="" cropbottom="1845f" cropleft="3493f" cropright="2640f"/>
                </v:shape>
                <v:shape id="Image 21" o:spid="_x0000_s1039" type="#_x0000_t75" style="position:absolute;top:50783;width:13716;height:90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">
                  <v:imagedata r:id="rId24" o:title=""/>
                </v:shape>
                <w10:wrap anchorx="margin"/>
              </v:group>
            </w:pict>
          </mc:Fallback>
        </mc:AlternateContent>
      </w:r>
      <w:r w:rsidR="00F358BB" w:rsidRPr="004C015A">
        <w:rPr>
          <w:sz w:val="20"/>
          <w:szCs w:val="20"/>
        </w:rPr>
        <w:br w:type="page"/>
      </w:r>
      <w:r w:rsidR="00F358BB" w:rsidRPr="004C015A">
        <w:rPr>
          <w:rFonts w:eastAsia="Calibri" w:cstheme="minorHAnsi"/>
          <w:noProof/>
          <w:sz w:val="20"/>
          <w:szCs w:val="20"/>
          <w:lang w:eastAsia="en-US"/>
        </w:rPr>
        <mc:AlternateContent>
          <mc:Choice Requires="wps">
            <w:drawing>
              <wp:anchor distT="45720" distB="45720" distL="114300" distR="114300" simplePos="0" relativeHeight="251661312" behindDoc="0" locked="1" layoutInCell="1" allowOverlap="1" wp14:anchorId="3D5AF178" wp14:editId="0A5F09C0">
                <wp:simplePos x="0" y="0"/>
                <wp:positionH relativeFrom="margin">
                  <wp:posOffset>937260</wp:posOffset>
                </wp:positionH>
                <wp:positionV relativeFrom="page">
                  <wp:posOffset>4286250</wp:posOffset>
                </wp:positionV>
                <wp:extent cx="5610225" cy="1348740"/>
                <wp:effectExtent l="0" t="0" r="0" b="3810"/>
                <wp:wrapSquare wrapText="bothSides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13487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C36988" w14:textId="77777777" w:rsidR="0084015B" w:rsidRPr="006641E6" w:rsidRDefault="0084015B" w:rsidP="005F192E">
                            <w:pPr>
                              <w:keepLines/>
                              <w:widowControl w:val="0"/>
                              <w:autoSpaceDE w:val="0"/>
                              <w:autoSpaceDN w:val="0"/>
                              <w:adjustRightInd w:val="0"/>
                              <w:ind w:left="-142" w:right="-254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 w:rsidRPr="006641E6">
                              <w:rPr>
                                <w:rFonts w:asciiTheme="minorHAnsi" w:hAnsiTheme="minorHAnsi" w:cstheme="minorHAnsi"/>
                                <w:b/>
                              </w:rPr>
                              <w:t>OBJET DU MARCHE</w:t>
                            </w:r>
                          </w:p>
                          <w:p w14:paraId="04BD8106" w14:textId="54B13C55" w:rsidR="00027323" w:rsidRPr="005661FF" w:rsidRDefault="00027323" w:rsidP="00027323">
                            <w:pPr>
                              <w:keepLines/>
                              <w:widowControl w:val="0"/>
                              <w:autoSpaceDE w:val="0"/>
                              <w:autoSpaceDN w:val="0"/>
                              <w:adjustRightInd w:val="0"/>
                              <w:ind w:left="-142" w:right="-209"/>
                              <w:jc w:val="center"/>
                              <w:rPr>
                                <w:rFonts w:cstheme="minorHAnsi"/>
                                <w:b/>
                                <w:sz w:val="32"/>
                                <w:szCs w:val="32"/>
                              </w:rPr>
                            </w:pPr>
                            <w:bookmarkStart w:id="0" w:name="_Hlk44676928"/>
                            <w:r>
                              <w:rPr>
                                <w:rFonts w:cstheme="minorHAnsi"/>
                                <w:b/>
                                <w:sz w:val="32"/>
                                <w:szCs w:val="32"/>
                              </w:rPr>
                              <w:t xml:space="preserve">ASSISTANCE A MAÎTRISE D’OUVRAGE POUR </w:t>
                            </w:r>
                            <w:r w:rsidR="00475100">
                              <w:rPr>
                                <w:rFonts w:cstheme="minorHAnsi"/>
                                <w:b/>
                                <w:sz w:val="32"/>
                                <w:szCs w:val="32"/>
                              </w:rPr>
                              <w:t xml:space="preserve">l’ACQUISITION </w:t>
                            </w:r>
                            <w:r>
                              <w:rPr>
                                <w:rFonts w:cstheme="minorHAnsi"/>
                                <w:b/>
                                <w:sz w:val="32"/>
                                <w:szCs w:val="32"/>
                              </w:rPr>
                              <w:t>D’UNE DRAGUE ASPIRATRICE EN MARCHE DE TAILLE DE PUITS DE 900-1100m3</w:t>
                            </w:r>
                          </w:p>
                          <w:bookmarkEnd w:id="0"/>
                          <w:p w14:paraId="43A1A731" w14:textId="61056872" w:rsidR="0084015B" w:rsidRDefault="0084015B" w:rsidP="005F192E">
                            <w:pPr>
                              <w:ind w:left="-142" w:right="-254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2784C56B" w14:textId="402D280F" w:rsidR="0084015B" w:rsidRPr="00636BA7" w:rsidRDefault="0084015B" w:rsidP="00714D74">
                            <w:pPr>
                              <w:ind w:left="-142" w:right="-254"/>
                              <w:jc w:val="center"/>
                              <w:rPr>
                                <w:rStyle w:val="lev"/>
                                <w:rFonts w:cstheme="minorHAnsi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AF178" id="_x0000_s1027" type="#_x0000_t202" style="position:absolute;margin-left:73.8pt;margin-top:337.5pt;width:441.75pt;height:106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" filled="f" stroked="f">
                <v:textbox>
                  <w:txbxContent>
                    <w:p w14:paraId="2EC36988" w14:textId="77777777" w:rsidR="0084015B" w:rsidRPr="006641E6" w:rsidRDefault="0084015B" w:rsidP="005F192E">
                      <w:pPr>
                        <w:keepLines/>
                        <w:widowControl w:val="0"/>
                        <w:autoSpaceDE w:val="0"/>
                        <w:autoSpaceDN w:val="0"/>
                        <w:adjustRightInd w:val="0"/>
                        <w:ind w:left="-142" w:right="-254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 w:rsidRPr="006641E6">
                        <w:rPr>
                          <w:rFonts w:asciiTheme="minorHAnsi" w:hAnsiTheme="minorHAnsi" w:cstheme="minorHAnsi"/>
                          <w:b/>
                        </w:rPr>
                        <w:t>OBJET DU MARCHE</w:t>
                      </w:r>
                    </w:p>
                    <w:p w14:paraId="04BD8106" w14:textId="54B13C55" w:rsidR="00027323" w:rsidRPr="005661FF" w:rsidRDefault="00027323" w:rsidP="00027323">
                      <w:pPr>
                        <w:keepLines/>
                        <w:widowControl w:val="0"/>
                        <w:autoSpaceDE w:val="0"/>
                        <w:autoSpaceDN w:val="0"/>
                        <w:adjustRightInd w:val="0"/>
                        <w:ind w:left="-142" w:right="-209"/>
                        <w:jc w:val="center"/>
                        <w:rPr>
                          <w:rFonts w:cstheme="minorHAnsi"/>
                          <w:b/>
                          <w:sz w:val="32"/>
                          <w:szCs w:val="32"/>
                        </w:rPr>
                      </w:pPr>
                      <w:bookmarkStart w:id="1" w:name="_Hlk44676928"/>
                      <w:r>
                        <w:rPr>
                          <w:rFonts w:cstheme="minorHAnsi"/>
                          <w:b/>
                          <w:sz w:val="32"/>
                          <w:szCs w:val="32"/>
                        </w:rPr>
                        <w:t xml:space="preserve">ASSISTANCE A MAÎTRISE D’OUVRAGE POUR </w:t>
                      </w:r>
                      <w:r w:rsidR="00475100">
                        <w:rPr>
                          <w:rFonts w:cstheme="minorHAnsi"/>
                          <w:b/>
                          <w:sz w:val="32"/>
                          <w:szCs w:val="32"/>
                        </w:rPr>
                        <w:t xml:space="preserve">l’ACQUISITION </w:t>
                      </w:r>
                      <w:r>
                        <w:rPr>
                          <w:rFonts w:cstheme="minorHAnsi"/>
                          <w:b/>
                          <w:sz w:val="32"/>
                          <w:szCs w:val="32"/>
                        </w:rPr>
                        <w:t>D’UNE DRAGUE ASPIRATRICE EN MARCHE DE TAILLE DE PUITS DE 900-1100m3</w:t>
                      </w:r>
                    </w:p>
                    <w:bookmarkEnd w:id="1"/>
                    <w:p w14:paraId="43A1A731" w14:textId="61056872" w:rsidR="0084015B" w:rsidRDefault="0084015B" w:rsidP="005F192E">
                      <w:pPr>
                        <w:ind w:left="-142" w:right="-254"/>
                        <w:jc w:val="center"/>
                        <w:rPr>
                          <w:rFonts w:asciiTheme="minorHAnsi" w:hAnsiTheme="minorHAnsi" w:cstheme="minorHAnsi"/>
                          <w:b/>
                          <w:sz w:val="32"/>
                          <w:szCs w:val="32"/>
                        </w:rPr>
                      </w:pPr>
                    </w:p>
                    <w:p w14:paraId="2784C56B" w14:textId="402D280F" w:rsidR="0084015B" w:rsidRPr="00636BA7" w:rsidRDefault="0084015B" w:rsidP="00714D74">
                      <w:pPr>
                        <w:ind w:left="-142" w:right="-254"/>
                        <w:jc w:val="center"/>
                        <w:rPr>
                          <w:rStyle w:val="lev"/>
                          <w:rFonts w:cstheme="minorHAnsi"/>
                          <w:sz w:val="36"/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F358BB" w:rsidRPr="004C015A">
        <w:rPr>
          <w:rFonts w:eastAsia="Calibri" w:cstheme="minorHAnsi"/>
          <w:noProof/>
          <w:sz w:val="20"/>
          <w:szCs w:val="20"/>
          <w:lang w:eastAsia="en-US"/>
        </w:rPr>
        <mc:AlternateContent>
          <mc:Choice Requires="wps">
            <w:drawing>
              <wp:anchor distT="45720" distB="45720" distL="114300" distR="114300" simplePos="0" relativeHeight="251660288" behindDoc="0" locked="1" layoutInCell="1" allowOverlap="1" wp14:anchorId="260CC77A" wp14:editId="534D4C91">
                <wp:simplePos x="0" y="0"/>
                <wp:positionH relativeFrom="margin">
                  <wp:posOffset>941705</wp:posOffset>
                </wp:positionH>
                <wp:positionV relativeFrom="page">
                  <wp:posOffset>2798445</wp:posOffset>
                </wp:positionV>
                <wp:extent cx="5721349" cy="762634"/>
                <wp:effectExtent l="0" t="0" r="0" b="0"/>
                <wp:wrapSquare wrapText="bothSides"/>
                <wp:docPr id="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1349" cy="7626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963EA0" w14:textId="0F2E0602" w:rsidR="0084015B" w:rsidRPr="001443AB" w:rsidRDefault="0084015B" w:rsidP="005F192E">
                            <w:pPr>
                              <w:keepLines/>
                              <w:widowControl w:val="0"/>
                              <w:autoSpaceDE w:val="0"/>
                              <w:autoSpaceDN w:val="0"/>
                              <w:adjustRightInd w:val="0"/>
                              <w:ind w:left="-142" w:right="-89"/>
                              <w:jc w:val="center"/>
                              <w:rPr>
                                <w:rFonts w:asciiTheme="minorHAnsi" w:hAnsiTheme="minorHAnsi" w:cstheme="minorHAnsi"/>
                                <w:caps/>
                              </w:rPr>
                            </w:pPr>
                            <w:r w:rsidRPr="001443AB">
                              <w:rPr>
                                <w:rFonts w:asciiTheme="minorHAnsi" w:hAnsiTheme="minorHAnsi" w:cstheme="minorHAnsi"/>
                                <w:b/>
                                <w:bCs/>
                                <w:caps/>
                                <w:color w:val="000000"/>
                              </w:rPr>
                              <w:t xml:space="preserve">Marché public de </w:t>
                            </w:r>
                            <w:r w:rsidRPr="00653929">
                              <w:rPr>
                                <w:rFonts w:asciiTheme="minorHAnsi" w:hAnsiTheme="minorHAnsi" w:cstheme="minorHAnsi"/>
                                <w:b/>
                                <w:bCs/>
                                <w:caps/>
                                <w:color w:val="000000"/>
                              </w:rPr>
                              <w:t xml:space="preserve">FOURNITURES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caps/>
                                <w:color w:val="000000"/>
                              </w:rPr>
                              <w:t>ET SERVICES</w:t>
                            </w:r>
                          </w:p>
                          <w:p w14:paraId="3A9DC814" w14:textId="5E5156E6" w:rsidR="0084015B" w:rsidRPr="00B17B8D" w:rsidRDefault="00714D74" w:rsidP="005F192E">
                            <w:pPr>
                              <w:ind w:left="-142" w:right="-89"/>
                              <w:jc w:val="center"/>
                              <w:rPr>
                                <w:rStyle w:val="lev"/>
                                <w:rFonts w:cstheme="min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CADRE DE RÉPONSE TECHNIQUE</w:t>
                            </w:r>
                          </w:p>
                          <w:p w14:paraId="52117198" w14:textId="77777777" w:rsidR="0084015B" w:rsidRDefault="0084015B" w:rsidP="00F358BB">
                            <w:pPr>
                              <w:jc w:val="center"/>
                              <w:rPr>
                                <w:rFonts w:cstheme="minorHAnsi"/>
                                <w:b/>
                                <w:color w:val="000000" w:themeColor="text1"/>
                                <w:sz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23FB541" w14:textId="77777777" w:rsidR="0084015B" w:rsidRPr="00704E82" w:rsidRDefault="0084015B" w:rsidP="00F358BB">
                            <w:pPr>
                              <w:jc w:val="center"/>
                              <w:rPr>
                                <w:rFonts w:cstheme="minorHAnsi"/>
                                <w:b/>
                                <w:color w:val="000000" w:themeColor="text1"/>
                                <w:sz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CC77A" id="_x0000_s1028" type="#_x0000_t202" style="position:absolute;margin-left:74.15pt;margin-top:220.35pt;width:450.5pt;height:60.0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" filled="f" stroked="f">
                <v:textbox>
                  <w:txbxContent>
                    <w:p w14:paraId="7D963EA0" w14:textId="0F2E0602" w:rsidR="0084015B" w:rsidRPr="001443AB" w:rsidRDefault="0084015B" w:rsidP="005F192E">
                      <w:pPr>
                        <w:keepLines/>
                        <w:widowControl w:val="0"/>
                        <w:autoSpaceDE w:val="0"/>
                        <w:autoSpaceDN w:val="0"/>
                        <w:adjustRightInd w:val="0"/>
                        <w:ind w:left="-142" w:right="-89"/>
                        <w:jc w:val="center"/>
                        <w:rPr>
                          <w:rFonts w:asciiTheme="minorHAnsi" w:hAnsiTheme="minorHAnsi" w:cstheme="minorHAnsi"/>
                          <w:caps/>
                        </w:rPr>
                      </w:pPr>
                      <w:r w:rsidRPr="001443AB">
                        <w:rPr>
                          <w:rFonts w:asciiTheme="minorHAnsi" w:hAnsiTheme="minorHAnsi" w:cstheme="minorHAnsi"/>
                          <w:b/>
                          <w:bCs/>
                          <w:caps/>
                          <w:color w:val="000000"/>
                        </w:rPr>
                        <w:t xml:space="preserve">Marché public de </w:t>
                      </w:r>
                      <w:r w:rsidRPr="00653929">
                        <w:rPr>
                          <w:rFonts w:asciiTheme="minorHAnsi" w:hAnsiTheme="minorHAnsi" w:cstheme="minorHAnsi"/>
                          <w:b/>
                          <w:bCs/>
                          <w:caps/>
                          <w:color w:val="000000"/>
                        </w:rPr>
                        <w:t xml:space="preserve">FOURNITURES </w:t>
                      </w:r>
                      <w:r>
                        <w:rPr>
                          <w:rFonts w:asciiTheme="minorHAnsi" w:hAnsiTheme="minorHAnsi" w:cstheme="minorHAnsi"/>
                          <w:b/>
                          <w:bCs/>
                          <w:caps/>
                          <w:color w:val="000000"/>
                        </w:rPr>
                        <w:t>ET SERVICES</w:t>
                      </w:r>
                    </w:p>
                    <w:p w14:paraId="3A9DC814" w14:textId="5E5156E6" w:rsidR="0084015B" w:rsidRPr="00B17B8D" w:rsidRDefault="00714D74" w:rsidP="005F192E">
                      <w:pPr>
                        <w:ind w:left="-142" w:right="-89"/>
                        <w:jc w:val="center"/>
                        <w:rPr>
                          <w:rStyle w:val="lev"/>
                          <w:rFonts w:cstheme="minorHAnsi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sz w:val="32"/>
                          <w:szCs w:val="32"/>
                        </w:rPr>
                        <w:t>CADRE DE RÉPONSE TECHNIQUE</w:t>
                      </w:r>
                    </w:p>
                    <w:p w14:paraId="52117198" w14:textId="77777777" w:rsidR="0084015B" w:rsidRDefault="0084015B" w:rsidP="00F358BB">
                      <w:pPr>
                        <w:jc w:val="center"/>
                        <w:rPr>
                          <w:rFonts w:cstheme="minorHAnsi"/>
                          <w:b/>
                          <w:color w:val="000000" w:themeColor="text1"/>
                          <w:sz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23FB541" w14:textId="77777777" w:rsidR="0084015B" w:rsidRPr="00704E82" w:rsidRDefault="0084015B" w:rsidP="00F358BB">
                      <w:pPr>
                        <w:jc w:val="center"/>
                        <w:rPr>
                          <w:rFonts w:cstheme="minorHAnsi"/>
                          <w:b/>
                          <w:color w:val="000000" w:themeColor="text1"/>
                          <w:sz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F358BB" w:rsidRPr="004C015A">
        <w:rPr>
          <w:rFonts w:eastAsia="Calibri" w:cstheme="minorHAnsi"/>
          <w:noProof/>
          <w:sz w:val="20"/>
          <w:szCs w:val="20"/>
          <w:lang w:eastAsia="en-US"/>
        </w:rPr>
        <mc:AlternateContent>
          <mc:Choice Requires="wps">
            <w:drawing>
              <wp:anchor distT="45720" distB="45720" distL="114300" distR="114300" simplePos="0" relativeHeight="251659264" behindDoc="0" locked="1" layoutInCell="1" allowOverlap="1" wp14:anchorId="577F27D2" wp14:editId="442798A0">
                <wp:simplePos x="0" y="0"/>
                <wp:positionH relativeFrom="margin">
                  <wp:posOffset>946785</wp:posOffset>
                </wp:positionH>
                <wp:positionV relativeFrom="page">
                  <wp:posOffset>876300</wp:posOffset>
                </wp:positionV>
                <wp:extent cx="5721349" cy="1210309"/>
                <wp:effectExtent l="0" t="0" r="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1349" cy="121030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EDFF29" w14:textId="77777777" w:rsidR="0084015B" w:rsidRPr="005661FF" w:rsidRDefault="0084015B" w:rsidP="00F358BB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Entité Adjudicatrice</w:t>
                            </w:r>
                            <w:r w:rsidRPr="005661FF"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 :</w:t>
                            </w:r>
                          </w:p>
                          <w:p w14:paraId="0862845E" w14:textId="77777777" w:rsidR="0084015B" w:rsidRPr="005661FF" w:rsidRDefault="0084015B" w:rsidP="00F358BB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661FF"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Groupement d'Intérêt Economique (GIE)</w:t>
                            </w:r>
                          </w:p>
                          <w:p w14:paraId="467CADAA" w14:textId="77777777" w:rsidR="0084015B" w:rsidRPr="005661FF" w:rsidRDefault="0084015B" w:rsidP="00F358BB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661FF">
                              <w:rPr>
                                <w:rFonts w:cstheme="minorHAnsi"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DRAGAGES-PORTS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F27D2" id="_x0000_s1029" type="#_x0000_t202" style="position:absolute;margin-left:74.55pt;margin-top:69pt;width:450.5pt;height:95.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" filled="f" stroked="f">
                <v:textbox>
                  <w:txbxContent>
                    <w:p w14:paraId="1FEDFF29" w14:textId="77777777" w:rsidR="0084015B" w:rsidRPr="005661FF" w:rsidRDefault="0084015B" w:rsidP="00F358BB">
                      <w:pPr>
                        <w:jc w:val="center"/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Entité Adjudicatrice</w:t>
                      </w:r>
                      <w:r w:rsidRPr="005661FF"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 :</w:t>
                      </w:r>
                    </w:p>
                    <w:p w14:paraId="0862845E" w14:textId="77777777" w:rsidR="0084015B" w:rsidRPr="005661FF" w:rsidRDefault="0084015B" w:rsidP="00F358BB">
                      <w:pPr>
                        <w:jc w:val="center"/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661FF"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Groupement d'Intérêt Economique (GIE)</w:t>
                      </w:r>
                    </w:p>
                    <w:p w14:paraId="467CADAA" w14:textId="77777777" w:rsidR="0084015B" w:rsidRPr="005661FF" w:rsidRDefault="0084015B" w:rsidP="00F358BB">
                      <w:pPr>
                        <w:jc w:val="center"/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661FF">
                        <w:rPr>
                          <w:rFonts w:cstheme="minorHAnsi"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DRAGAGES-PORTS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638972DF" w14:textId="77777777" w:rsidR="005F2D41" w:rsidRDefault="005F2D41" w:rsidP="005F2D41">
      <w:pPr>
        <w:pStyle w:val="Titre1"/>
      </w:pPr>
      <w:r>
        <w:lastRenderedPageBreak/>
        <w:t>Rappel des critères</w:t>
      </w:r>
    </w:p>
    <w:p w14:paraId="2B08AE67" w14:textId="77777777" w:rsidR="005F2D41" w:rsidRDefault="005F2D41" w:rsidP="005F2D41">
      <w:pPr>
        <w:pStyle w:val="RedNomDoc"/>
        <w:keepNext/>
        <w:widowControl/>
        <w:jc w:val="left"/>
        <w:rPr>
          <w:rFonts w:ascii="Calibri" w:hAnsi="Calibri" w:cs="Calibri"/>
          <w:sz w:val="20"/>
          <w:szCs w:val="20"/>
        </w:rPr>
      </w:pPr>
    </w:p>
    <w:p w14:paraId="071773A6" w14:textId="77777777" w:rsidR="005F2D41" w:rsidRPr="00D11C67" w:rsidRDefault="005F2D41" w:rsidP="005F2D41">
      <w:pPr>
        <w:pStyle w:val="RedTxt"/>
        <w:widowControl/>
        <w:ind w:left="567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Le GIE Dragages- Ports choisit l’offre économiquement la plus avantageuse au terme d’un classement opéré par application des critères pondérés suivants : </w:t>
      </w:r>
    </w:p>
    <w:p w14:paraId="29BC4CB2" w14:textId="77777777" w:rsidR="005F2D41" w:rsidRPr="00D11C67" w:rsidRDefault="005F2D41" w:rsidP="005F2D41">
      <w:pPr>
        <w:pStyle w:val="RedTxt"/>
        <w:widowControl/>
        <w:jc w:val="both"/>
        <w:rPr>
          <w:rFonts w:ascii="Calibri" w:hAnsi="Calibri" w:cs="Calibri"/>
          <w:sz w:val="20"/>
          <w:szCs w:val="20"/>
        </w:rPr>
      </w:pPr>
    </w:p>
    <w:p w14:paraId="671F349F" w14:textId="7BBC702A" w:rsidR="00727A2E" w:rsidRPr="00D11C67" w:rsidRDefault="00727A2E" w:rsidP="00727A2E">
      <w:pPr>
        <w:pStyle w:val="RedTxt"/>
        <w:widowControl/>
        <w:numPr>
          <w:ilvl w:val="0"/>
          <w:numId w:val="9"/>
        </w:numPr>
        <w:autoSpaceDE/>
        <w:autoSpaceDN/>
        <w:adjustRightInd/>
        <w:jc w:val="both"/>
        <w:rPr>
          <w:rFonts w:ascii="Calibri" w:hAnsi="Calibri" w:cs="Calibri"/>
          <w:b/>
          <w:sz w:val="20"/>
          <w:szCs w:val="20"/>
        </w:rPr>
      </w:pPr>
      <w:r w:rsidRPr="00D11C67">
        <w:rPr>
          <w:rFonts w:ascii="Calibri" w:hAnsi="Calibri" w:cs="Calibri"/>
          <w:b/>
          <w:sz w:val="20"/>
          <w:szCs w:val="20"/>
        </w:rPr>
        <w:t>Prix global des prestations (</w:t>
      </w:r>
      <w:r>
        <w:rPr>
          <w:rFonts w:ascii="Calibri" w:hAnsi="Calibri" w:cs="Calibri"/>
          <w:b/>
          <w:sz w:val="20"/>
          <w:szCs w:val="20"/>
        </w:rPr>
        <w:t>Note N1 sur 4</w:t>
      </w:r>
      <w:r w:rsidRPr="00D11C67">
        <w:rPr>
          <w:rFonts w:ascii="Calibri" w:hAnsi="Calibri" w:cs="Calibri"/>
          <w:b/>
          <w:sz w:val="20"/>
          <w:szCs w:val="20"/>
        </w:rPr>
        <w:t xml:space="preserve">0 </w:t>
      </w:r>
      <w:r>
        <w:rPr>
          <w:rFonts w:ascii="Calibri" w:hAnsi="Calibri" w:cs="Calibri"/>
          <w:b/>
          <w:sz w:val="20"/>
          <w:szCs w:val="20"/>
        </w:rPr>
        <w:t>points</w:t>
      </w:r>
      <w:r w:rsidRPr="00D11C67">
        <w:rPr>
          <w:rFonts w:ascii="Calibri" w:hAnsi="Calibri" w:cs="Calibri"/>
          <w:b/>
          <w:sz w:val="20"/>
          <w:szCs w:val="20"/>
        </w:rPr>
        <w:t>)</w:t>
      </w:r>
    </w:p>
    <w:p w14:paraId="37D714A4" w14:textId="7E70B255" w:rsidR="005F2D41" w:rsidRPr="0054230D" w:rsidRDefault="005F2D41" w:rsidP="005F2D41">
      <w:pPr>
        <w:pStyle w:val="RedTxt"/>
        <w:widowControl/>
        <w:numPr>
          <w:ilvl w:val="0"/>
          <w:numId w:val="9"/>
        </w:numPr>
        <w:autoSpaceDE/>
        <w:autoSpaceDN/>
        <w:adjustRightInd/>
        <w:jc w:val="both"/>
        <w:rPr>
          <w:rFonts w:ascii="Calibri" w:hAnsi="Calibri" w:cs="Calibri"/>
          <w:i/>
          <w:iCs/>
          <w:sz w:val="20"/>
          <w:szCs w:val="20"/>
        </w:rPr>
      </w:pPr>
      <w:r w:rsidRPr="00D11C67">
        <w:rPr>
          <w:rFonts w:ascii="Calibri" w:hAnsi="Calibri" w:cs="Calibri"/>
          <w:b/>
          <w:sz w:val="20"/>
          <w:szCs w:val="20"/>
        </w:rPr>
        <w:t>Valeur technique de l'offre (</w:t>
      </w:r>
      <w:r>
        <w:rPr>
          <w:rFonts w:ascii="Calibri" w:hAnsi="Calibri" w:cs="Calibri"/>
          <w:b/>
          <w:sz w:val="20"/>
          <w:szCs w:val="20"/>
        </w:rPr>
        <w:t xml:space="preserve">Note N1 sur </w:t>
      </w:r>
      <w:r w:rsidR="00027323">
        <w:rPr>
          <w:rFonts w:ascii="Calibri" w:hAnsi="Calibri" w:cs="Calibri"/>
          <w:b/>
          <w:sz w:val="20"/>
          <w:szCs w:val="20"/>
        </w:rPr>
        <w:t>6</w:t>
      </w:r>
      <w:r w:rsidRPr="00D11C67">
        <w:rPr>
          <w:rFonts w:ascii="Calibri" w:hAnsi="Calibri" w:cs="Calibri"/>
          <w:b/>
          <w:sz w:val="20"/>
          <w:szCs w:val="20"/>
        </w:rPr>
        <w:t>0</w:t>
      </w:r>
      <w:r>
        <w:rPr>
          <w:rFonts w:ascii="Calibri" w:hAnsi="Calibri" w:cs="Calibri"/>
          <w:b/>
          <w:sz w:val="20"/>
          <w:szCs w:val="20"/>
        </w:rPr>
        <w:t xml:space="preserve"> points</w:t>
      </w:r>
      <w:r w:rsidRPr="00D11C67">
        <w:rPr>
          <w:rFonts w:ascii="Calibri" w:hAnsi="Calibri" w:cs="Calibri"/>
          <w:b/>
          <w:sz w:val="20"/>
          <w:szCs w:val="20"/>
        </w:rPr>
        <w:t>)</w:t>
      </w:r>
    </w:p>
    <w:p w14:paraId="1A82BA9C" w14:textId="77777777" w:rsidR="005F2D41" w:rsidRPr="00D11C67" w:rsidRDefault="005F2D41" w:rsidP="005F2D41">
      <w:pPr>
        <w:pStyle w:val="RedTxt"/>
        <w:widowControl/>
        <w:ind w:left="567"/>
        <w:jc w:val="both"/>
        <w:rPr>
          <w:rFonts w:ascii="Calibri" w:hAnsi="Calibri" w:cs="Calibri"/>
          <w:b/>
          <w:sz w:val="20"/>
          <w:szCs w:val="20"/>
        </w:rPr>
      </w:pPr>
    </w:p>
    <w:p w14:paraId="243DBDC1" w14:textId="6D653FCF" w:rsidR="005F2D41" w:rsidRPr="009F59D0" w:rsidRDefault="005F2D41" w:rsidP="00D76A62">
      <w:pPr>
        <w:pStyle w:val="RedaliaNormal"/>
        <w:rPr>
          <w:rFonts w:ascii="Calibri" w:hAnsi="Calibri" w:cs="Calibri"/>
          <w:snapToGrid w:val="0"/>
          <w:sz w:val="20"/>
        </w:rPr>
      </w:pPr>
      <w:r w:rsidRPr="009F59D0">
        <w:rPr>
          <w:rFonts w:ascii="Calibri" w:hAnsi="Calibri" w:cs="Calibri"/>
          <w:snapToGrid w:val="0"/>
          <w:sz w:val="20"/>
        </w:rPr>
        <w:t xml:space="preserve">La note globale sur 100 sera donc la somme des </w:t>
      </w:r>
      <w:r w:rsidR="00D76A62">
        <w:rPr>
          <w:rFonts w:ascii="Calibri" w:hAnsi="Calibri" w:cs="Calibri"/>
          <w:snapToGrid w:val="0"/>
          <w:sz w:val="20"/>
        </w:rPr>
        <w:t>trois</w:t>
      </w:r>
      <w:r w:rsidRPr="009F59D0">
        <w:rPr>
          <w:rFonts w:ascii="Calibri" w:hAnsi="Calibri" w:cs="Calibri"/>
          <w:snapToGrid w:val="0"/>
          <w:sz w:val="20"/>
        </w:rPr>
        <w:t xml:space="preserve"> (</w:t>
      </w:r>
      <w:r w:rsidR="00D76A62">
        <w:rPr>
          <w:rFonts w:ascii="Calibri" w:hAnsi="Calibri" w:cs="Calibri"/>
          <w:snapToGrid w:val="0"/>
          <w:sz w:val="20"/>
        </w:rPr>
        <w:t>3</w:t>
      </w:r>
      <w:r w:rsidRPr="009F59D0">
        <w:rPr>
          <w:rFonts w:ascii="Calibri" w:hAnsi="Calibri" w:cs="Calibri"/>
          <w:snapToGrid w:val="0"/>
          <w:sz w:val="20"/>
        </w:rPr>
        <w:t>) notes N1</w:t>
      </w:r>
      <w:r>
        <w:rPr>
          <w:rFonts w:ascii="Calibri" w:hAnsi="Calibri" w:cs="Calibri"/>
          <w:snapToGrid w:val="0"/>
          <w:sz w:val="20"/>
        </w:rPr>
        <w:t>,</w:t>
      </w:r>
      <w:r w:rsidRPr="009F59D0">
        <w:rPr>
          <w:rFonts w:ascii="Calibri" w:hAnsi="Calibri" w:cs="Calibri"/>
          <w:snapToGrid w:val="0"/>
          <w:sz w:val="20"/>
        </w:rPr>
        <w:t xml:space="preserve"> N</w:t>
      </w:r>
      <w:r>
        <w:rPr>
          <w:rFonts w:ascii="Calibri" w:hAnsi="Calibri" w:cs="Calibri"/>
          <w:snapToGrid w:val="0"/>
          <w:sz w:val="20"/>
        </w:rPr>
        <w:t>2</w:t>
      </w:r>
      <w:r w:rsidR="00D76A62">
        <w:rPr>
          <w:rFonts w:ascii="Calibri" w:hAnsi="Calibri" w:cs="Calibri"/>
          <w:snapToGrid w:val="0"/>
          <w:sz w:val="20"/>
        </w:rPr>
        <w:t xml:space="preserve"> et N3</w:t>
      </w:r>
      <w:r>
        <w:rPr>
          <w:rFonts w:ascii="Calibri" w:hAnsi="Calibri" w:cs="Calibri"/>
          <w:snapToGrid w:val="0"/>
          <w:sz w:val="20"/>
        </w:rPr>
        <w:t>.</w:t>
      </w:r>
    </w:p>
    <w:p w14:paraId="32E45A45" w14:textId="77777777" w:rsidR="005F2D41" w:rsidRDefault="005F2D41" w:rsidP="005F2D41">
      <w:pPr>
        <w:pStyle w:val="RedNomDoc"/>
        <w:keepNext/>
        <w:widowControl/>
        <w:jc w:val="left"/>
        <w:rPr>
          <w:rFonts w:ascii="Calibri" w:hAnsi="Calibri" w:cs="Calibri"/>
          <w:sz w:val="20"/>
          <w:szCs w:val="20"/>
        </w:rPr>
      </w:pPr>
    </w:p>
    <w:p w14:paraId="7D67DA36" w14:textId="77777777" w:rsidR="005F2D41" w:rsidRDefault="005F2D41" w:rsidP="005F2D41">
      <w:pPr>
        <w:pStyle w:val="Titre1"/>
      </w:pPr>
      <w:r>
        <w:t>Contenu du mémoire technique</w:t>
      </w:r>
    </w:p>
    <w:p w14:paraId="142B3EF5" w14:textId="77777777" w:rsidR="005F2D41" w:rsidRDefault="005F2D41" w:rsidP="005F2D41">
      <w:pPr>
        <w:pStyle w:val="RedNomDoc"/>
        <w:keepNext/>
        <w:widowControl/>
        <w:jc w:val="left"/>
        <w:rPr>
          <w:rFonts w:ascii="Calibri" w:hAnsi="Calibri" w:cs="Calibri"/>
          <w:sz w:val="20"/>
          <w:szCs w:val="20"/>
        </w:rPr>
      </w:pPr>
    </w:p>
    <w:p w14:paraId="5A1B01DD" w14:textId="77777777" w:rsidR="005F2D41" w:rsidRPr="00A76F50" w:rsidRDefault="005F2D41" w:rsidP="005F2D41">
      <w:pPr>
        <w:keepLines/>
        <w:autoSpaceDE w:val="0"/>
        <w:autoSpaceDN w:val="0"/>
        <w:adjustRightInd w:val="0"/>
        <w:ind w:left="567" w:right="-2"/>
        <w:jc w:val="both"/>
        <w:rPr>
          <w:rFonts w:cs="Calibri"/>
          <w:sz w:val="20"/>
          <w:szCs w:val="20"/>
        </w:rPr>
      </w:pPr>
      <w:r w:rsidRPr="00A76F50">
        <w:rPr>
          <w:rFonts w:cs="Calibri"/>
          <w:sz w:val="20"/>
          <w:szCs w:val="20"/>
        </w:rPr>
        <w:t>Afin de permettre au GIE Dragages-Ports d’apprécier et de juger les offres sur la base des critères rappelés ci-avant, les candidats fourniront les éléments suivants :</w:t>
      </w:r>
    </w:p>
    <w:p w14:paraId="5923525A" w14:textId="77777777" w:rsidR="005F2D41" w:rsidRPr="00A76F50" w:rsidRDefault="005F2D41" w:rsidP="005F2D41">
      <w:pPr>
        <w:keepLines/>
        <w:autoSpaceDE w:val="0"/>
        <w:autoSpaceDN w:val="0"/>
        <w:adjustRightInd w:val="0"/>
        <w:ind w:left="567" w:right="-2"/>
        <w:jc w:val="both"/>
        <w:rPr>
          <w:rFonts w:cs="Calibri"/>
          <w:sz w:val="20"/>
          <w:szCs w:val="20"/>
        </w:rPr>
      </w:pPr>
    </w:p>
    <w:tbl>
      <w:tblPr>
        <w:tblW w:w="0" w:type="auto"/>
        <w:tblInd w:w="567" w:type="dxa"/>
        <w:tblLook w:val="04A0" w:firstRow="1" w:lastRow="0" w:firstColumn="1" w:lastColumn="0" w:noHBand="0" w:noVBand="1"/>
      </w:tblPr>
      <w:tblGrid>
        <w:gridCol w:w="1963"/>
        <w:gridCol w:w="7109"/>
      </w:tblGrid>
      <w:tr w:rsidR="005F2D41" w:rsidRPr="00A76F50" w14:paraId="3FC91708" w14:textId="77777777" w:rsidTr="00B2098F">
        <w:trPr>
          <w:trHeight w:val="824"/>
        </w:trPr>
        <w:tc>
          <w:tcPr>
            <w:tcW w:w="1963" w:type="dxa"/>
          </w:tcPr>
          <w:p w14:paraId="3B1B2315" w14:textId="77777777" w:rsidR="005F2D41" w:rsidRPr="00A76F50" w:rsidRDefault="005F2D41" w:rsidP="00906934">
            <w:pPr>
              <w:keepLines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6" w:right="-2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A76F50">
              <w:rPr>
                <w:rFonts w:cs="Calibri"/>
                <w:b/>
                <w:bCs/>
                <w:sz w:val="20"/>
                <w:szCs w:val="20"/>
              </w:rPr>
              <w:t>Chapitre 1 :</w:t>
            </w:r>
          </w:p>
        </w:tc>
        <w:tc>
          <w:tcPr>
            <w:tcW w:w="7109" w:type="dxa"/>
          </w:tcPr>
          <w:p w14:paraId="794EF789" w14:textId="32FA97DC" w:rsidR="000B4B72" w:rsidRPr="005E34BA" w:rsidRDefault="00703A30" w:rsidP="0090693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  <w:r w:rsidRPr="00703A30">
              <w:rPr>
                <w:rFonts w:cs="Calibri"/>
                <w:sz w:val="20"/>
                <w:szCs w:val="20"/>
              </w:rPr>
              <w:t>Méthodologie proposée pour l’exécution des prestations selon les étapes définies au sein du CCTP</w:t>
            </w:r>
          </w:p>
          <w:p w14:paraId="67D70AE0" w14:textId="66E7DD67" w:rsidR="000B4B72" w:rsidRPr="005E34BA" w:rsidRDefault="000B4B72" w:rsidP="0090693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5F2D41" w:rsidRPr="00A76F50" w14:paraId="7407B8D7" w14:textId="77777777" w:rsidTr="00196E4A">
        <w:tc>
          <w:tcPr>
            <w:tcW w:w="1963" w:type="dxa"/>
          </w:tcPr>
          <w:p w14:paraId="208557B6" w14:textId="77777777" w:rsidR="005F2D41" w:rsidRPr="00A76F50" w:rsidRDefault="005F2D41" w:rsidP="00906934">
            <w:pPr>
              <w:keepLines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6" w:right="-2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A76F50">
              <w:rPr>
                <w:rFonts w:cs="Calibri"/>
                <w:b/>
                <w:bCs/>
                <w:sz w:val="20"/>
                <w:szCs w:val="20"/>
              </w:rPr>
              <w:t>Chapitre 2 :</w:t>
            </w:r>
          </w:p>
        </w:tc>
        <w:tc>
          <w:tcPr>
            <w:tcW w:w="7109" w:type="dxa"/>
          </w:tcPr>
          <w:p w14:paraId="5F1C2BEE" w14:textId="2CB34425" w:rsidR="005F2D41" w:rsidRPr="005E34BA" w:rsidRDefault="00202063" w:rsidP="0090693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  <w:r w:rsidRPr="00202063">
              <w:rPr>
                <w:rFonts w:cs="Calibri"/>
                <w:sz w:val="20"/>
                <w:szCs w:val="20"/>
              </w:rPr>
              <w:t>Equipe projet mise en œuvre dans le cadre du marché</w:t>
            </w:r>
            <w:r w:rsidR="00CA3851" w:rsidRPr="005E34BA">
              <w:rPr>
                <w:rFonts w:cs="Calibri"/>
                <w:sz w:val="20"/>
                <w:szCs w:val="20"/>
              </w:rPr>
              <w:t>;</w:t>
            </w:r>
          </w:p>
          <w:p w14:paraId="3F5AB98E" w14:textId="77777777" w:rsidR="00CA3851" w:rsidRPr="005E34BA" w:rsidRDefault="00CA3851" w:rsidP="0090693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</w:p>
          <w:p w14:paraId="6E6356D9" w14:textId="403A3D4F" w:rsidR="00CA3851" w:rsidRPr="005E34BA" w:rsidRDefault="00CA3851" w:rsidP="0090693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5F2D41" w:rsidRPr="00A76F50" w14:paraId="1C6A19AA" w14:textId="77777777" w:rsidTr="00196E4A">
        <w:tc>
          <w:tcPr>
            <w:tcW w:w="1963" w:type="dxa"/>
          </w:tcPr>
          <w:p w14:paraId="5D6742B8" w14:textId="77777777" w:rsidR="005F2D41" w:rsidRDefault="005F2D41" w:rsidP="00906934">
            <w:pPr>
              <w:keepLines/>
              <w:numPr>
                <w:ilvl w:val="0"/>
                <w:numId w:val="10"/>
              </w:numPr>
              <w:autoSpaceDE w:val="0"/>
              <w:autoSpaceDN w:val="0"/>
              <w:adjustRightInd w:val="0"/>
              <w:ind w:left="706" w:right="-2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A76F50">
              <w:rPr>
                <w:rFonts w:cs="Calibri"/>
                <w:b/>
                <w:bCs/>
                <w:sz w:val="20"/>
                <w:szCs w:val="20"/>
              </w:rPr>
              <w:t>Chapitre 3 :</w:t>
            </w:r>
          </w:p>
          <w:p w14:paraId="4C7C6D46" w14:textId="77777777" w:rsidR="00993E2E" w:rsidRDefault="00993E2E" w:rsidP="00993E2E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b/>
                <w:bCs/>
                <w:sz w:val="20"/>
                <w:szCs w:val="20"/>
              </w:rPr>
            </w:pPr>
          </w:p>
          <w:p w14:paraId="295279F6" w14:textId="77777777" w:rsidR="00993E2E" w:rsidRDefault="00993E2E" w:rsidP="00993E2E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b/>
                <w:bCs/>
                <w:sz w:val="20"/>
                <w:szCs w:val="20"/>
              </w:rPr>
            </w:pPr>
          </w:p>
          <w:p w14:paraId="674B139A" w14:textId="78EF655E" w:rsidR="00993E2E" w:rsidRPr="008E13A4" w:rsidRDefault="00993E2E" w:rsidP="008E13A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7109" w:type="dxa"/>
          </w:tcPr>
          <w:p w14:paraId="59E70BAF" w14:textId="5DB5722A" w:rsidR="00993E2E" w:rsidRPr="005E34BA" w:rsidRDefault="00B2098F" w:rsidP="00AF46D1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  <w:r w:rsidRPr="00B2098F">
              <w:rPr>
                <w:rFonts w:cs="Calibri"/>
                <w:sz w:val="20"/>
                <w:szCs w:val="20"/>
              </w:rPr>
              <w:t>Planning prévisionnel de réalisation des prestations comprenant les différentes étapes identifiées au sein du CCTP</w:t>
            </w:r>
            <w:r w:rsidR="00AF46D1" w:rsidRPr="005E34BA">
              <w:rPr>
                <w:rFonts w:cs="Calibri"/>
                <w:sz w:val="20"/>
                <w:szCs w:val="20"/>
              </w:rPr>
              <w:t>.</w:t>
            </w:r>
          </w:p>
          <w:p w14:paraId="3ABA6965" w14:textId="77777777" w:rsidR="005F2D41" w:rsidRPr="005E34BA" w:rsidRDefault="005F2D41" w:rsidP="00906934">
            <w:pPr>
              <w:keepLines/>
              <w:autoSpaceDE w:val="0"/>
              <w:autoSpaceDN w:val="0"/>
              <w:adjustRightInd w:val="0"/>
              <w:ind w:right="-2"/>
              <w:jc w:val="both"/>
              <w:rPr>
                <w:rFonts w:cs="Calibri"/>
                <w:sz w:val="20"/>
                <w:szCs w:val="20"/>
              </w:rPr>
            </w:pPr>
          </w:p>
        </w:tc>
      </w:tr>
    </w:tbl>
    <w:p w14:paraId="2322B2BB" w14:textId="77777777" w:rsidR="005F2D41" w:rsidRPr="00A76F50" w:rsidRDefault="005F2D41" w:rsidP="005F2D41">
      <w:pPr>
        <w:keepLines/>
        <w:autoSpaceDE w:val="0"/>
        <w:autoSpaceDN w:val="0"/>
        <w:adjustRightInd w:val="0"/>
        <w:ind w:left="567" w:right="-2"/>
        <w:jc w:val="both"/>
        <w:rPr>
          <w:rFonts w:cs="Calibri"/>
          <w:sz w:val="20"/>
          <w:szCs w:val="20"/>
        </w:rPr>
      </w:pPr>
    </w:p>
    <w:p w14:paraId="052F81D6" w14:textId="7FC09FDA" w:rsidR="005F2D41" w:rsidRPr="00A76F50" w:rsidRDefault="005F2D41" w:rsidP="005F2D41">
      <w:pPr>
        <w:keepLines/>
        <w:autoSpaceDE w:val="0"/>
        <w:autoSpaceDN w:val="0"/>
        <w:adjustRightInd w:val="0"/>
        <w:ind w:left="567" w:right="-2"/>
        <w:jc w:val="both"/>
        <w:rPr>
          <w:rFonts w:cs="Calibri"/>
          <w:b/>
          <w:bCs/>
          <w:sz w:val="20"/>
          <w:szCs w:val="20"/>
        </w:rPr>
      </w:pPr>
      <w:r w:rsidRPr="00A76F50">
        <w:rPr>
          <w:rFonts w:cs="Calibri"/>
          <w:b/>
          <w:bCs/>
          <w:sz w:val="20"/>
          <w:szCs w:val="20"/>
        </w:rPr>
        <w:t xml:space="preserve">Le mémoire technique ne devra pas dépasser </w:t>
      </w:r>
      <w:r w:rsidR="00960EB7">
        <w:rPr>
          <w:rFonts w:cs="Calibri"/>
          <w:b/>
          <w:bCs/>
          <w:sz w:val="20"/>
          <w:szCs w:val="20"/>
        </w:rPr>
        <w:t>50</w:t>
      </w:r>
      <w:r w:rsidRPr="00A76F50">
        <w:rPr>
          <w:rFonts w:cs="Calibri"/>
          <w:b/>
          <w:bCs/>
          <w:sz w:val="20"/>
          <w:szCs w:val="20"/>
        </w:rPr>
        <w:t xml:space="preserve"> pages (hors annexes)</w:t>
      </w:r>
    </w:p>
    <w:p w14:paraId="218D552B" w14:textId="0A949050" w:rsidR="00E54FA8" w:rsidRPr="00EB7B9F" w:rsidRDefault="005F2D41" w:rsidP="005F2D41">
      <w:pPr>
        <w:ind w:right="-82"/>
        <w:jc w:val="center"/>
        <w:rPr>
          <w:rFonts w:cs="Calibri"/>
          <w:sz w:val="28"/>
          <w:szCs w:val="28"/>
        </w:rPr>
      </w:pPr>
      <w:r>
        <w:rPr>
          <w:rFonts w:cs="Calibri"/>
          <w:sz w:val="20"/>
          <w:szCs w:val="20"/>
        </w:rPr>
        <w:br w:type="page"/>
      </w:r>
    </w:p>
    <w:p w14:paraId="2D3EA31C" w14:textId="77777777" w:rsidR="00F54E5F" w:rsidRPr="00F54E5F" w:rsidRDefault="00F54E5F" w:rsidP="00F54E5F"/>
    <w:p w14:paraId="04A0767A" w14:textId="418D6778" w:rsidR="005F0BDE" w:rsidRPr="00E86B73" w:rsidRDefault="00E86B73" w:rsidP="00E86B73">
      <w:pPr>
        <w:pStyle w:val="Paragraphedeliste"/>
        <w:numPr>
          <w:ilvl w:val="0"/>
          <w:numId w:val="16"/>
        </w:numPr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</w:pPr>
      <w:r w:rsidRPr="00E86B73"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  <w:t>Méthodologie proposée pour l’exécution des prestations</w:t>
      </w:r>
    </w:p>
    <w:p w14:paraId="316D3CEC" w14:textId="77777777" w:rsidR="005F0BDE" w:rsidRPr="005F0BDE" w:rsidRDefault="005F0BDE" w:rsidP="005F0BDE"/>
    <w:p w14:paraId="70DCDE6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44CD9E7" w14:textId="6474B39F" w:rsidR="00F54E5F" w:rsidRPr="00742D7D" w:rsidRDefault="00E86B73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  <w:r>
        <w:rPr>
          <w:rFonts w:cs="Calibri"/>
          <w:i/>
          <w:iCs/>
          <w:color w:val="808080"/>
        </w:rPr>
        <w:t xml:space="preserve">Le candidat présente sa méthodologie </w:t>
      </w:r>
      <w:r w:rsidR="00702FAA">
        <w:rPr>
          <w:rFonts w:cs="Calibri"/>
          <w:i/>
          <w:iCs/>
          <w:color w:val="808080"/>
        </w:rPr>
        <w:t>pour chacune des étapes définies au sein du CCTP</w:t>
      </w:r>
    </w:p>
    <w:p w14:paraId="73504DA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ABFFE98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2970208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635CD90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91BF34A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0513FE3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80CD7C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FBEF84A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C47E042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C7338B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B539E52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1ED8188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F8F4521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65BCD3D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ADD9D9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2F36A38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F3EC14F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58ABACF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62D5924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4C16790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AAEBC9A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C86501C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7BC3F2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BCF941C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571C0F4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8040EC1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EB6F235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B76AAE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2873CFA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93B339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F36E990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8AB44FA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D821AD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34C72DC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6DF4A13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F2980D0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63F711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AE29523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1803D61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FBF67A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90BB5FD" w14:textId="43F4A7FE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BDD8FCC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1519588" w14:textId="77777777" w:rsidR="00F54E5F" w:rsidRDefault="00F54E5F" w:rsidP="00F54E5F">
      <w:pPr>
        <w:pStyle w:val="RedNomDoc"/>
        <w:keepNext/>
        <w:widowControl/>
        <w:jc w:val="left"/>
        <w:rPr>
          <w:rFonts w:ascii="Calibri" w:hAnsi="Calibri" w:cs="Calibri"/>
          <w:sz w:val="20"/>
          <w:szCs w:val="20"/>
        </w:rPr>
      </w:pPr>
    </w:p>
    <w:p w14:paraId="688699E4" w14:textId="77777777" w:rsidR="00136ED3" w:rsidRDefault="00136ED3" w:rsidP="00C14117">
      <w:pPr>
        <w:rPr>
          <w:rFonts w:cs="Calibri"/>
        </w:rPr>
      </w:pPr>
    </w:p>
    <w:p w14:paraId="0FFCC9B3" w14:textId="77777777" w:rsidR="00136ED3" w:rsidRDefault="00136ED3" w:rsidP="00C14117">
      <w:pPr>
        <w:rPr>
          <w:rFonts w:cs="Calibri"/>
        </w:rPr>
      </w:pPr>
    </w:p>
    <w:p w14:paraId="59510F4C" w14:textId="4D40F333" w:rsidR="00C14117" w:rsidRPr="009B29A4" w:rsidRDefault="004E3632" w:rsidP="009B29A4">
      <w:pPr>
        <w:pStyle w:val="Paragraphedeliste"/>
        <w:numPr>
          <w:ilvl w:val="0"/>
          <w:numId w:val="16"/>
        </w:numPr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</w:pPr>
      <w:r w:rsidRPr="009B29A4"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  <w:lastRenderedPageBreak/>
        <w:t>Equipe projet mise en œuvre dans le cadre du marché</w:t>
      </w:r>
    </w:p>
    <w:p w14:paraId="32CBBDE6" w14:textId="77777777" w:rsidR="009B29A4" w:rsidRPr="009B29A4" w:rsidRDefault="009B29A4" w:rsidP="009B29A4">
      <w:pPr>
        <w:pStyle w:val="Paragraphedeliste"/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</w:pPr>
    </w:p>
    <w:p w14:paraId="128D219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B4E9FEE" w14:textId="5708300A" w:rsidR="00F54E5F" w:rsidRPr="00EB7B9F" w:rsidRDefault="004D74B6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  <w:r w:rsidRPr="004D74B6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>2.1</w:t>
      </w:r>
      <w:r>
        <w:rPr>
          <w:rFonts w:cs="Calibri"/>
          <w:i/>
          <w:iCs/>
          <w:color w:val="808080"/>
        </w:rPr>
        <w:t xml:space="preserve"> </w:t>
      </w:r>
      <w:r w:rsidR="00165887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>Responsable de projet (formation</w:t>
      </w:r>
      <w:r w:rsidR="00032C5C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>,</w:t>
      </w:r>
      <w:r w:rsidR="00165887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 xml:space="preserve"> expérience, CV)</w:t>
      </w:r>
    </w:p>
    <w:p w14:paraId="225A53E4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E5110EA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702DEF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4306A3F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068B56D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C04D57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07DF8EB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BC31C52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722648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D77A115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16B56C8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DECFA51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74BD01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27AD3F3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D220A10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DE8DA2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906224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B5DA6ED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2D9C79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7CA9823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23B5DF8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A90C930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F8304F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06238FF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3314A21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4F5B65E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16220F1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C96B3DC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C7EF7EF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DFA4CB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65DC77F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6BB23C3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457B465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3B08E9C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75BE3B2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B3AE227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D02DEBD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227DA25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DE87CFB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B0F843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D5063C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010F136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5025A44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08E8275" w14:textId="77777777" w:rsidR="00032C5C" w:rsidRDefault="00032C5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C73A34B" w14:textId="77777777" w:rsidR="00032C5C" w:rsidRDefault="00032C5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BA1198B" w14:textId="77777777" w:rsidR="00032C5C" w:rsidRDefault="00032C5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A053AFD" w14:textId="77777777" w:rsidR="00032C5C" w:rsidRDefault="00032C5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64DBEA5" w14:textId="111698E8" w:rsidR="00F54E5F" w:rsidRDefault="004D74B6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</w:pPr>
      <w:r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 xml:space="preserve">2.2 </w:t>
      </w:r>
      <w:r w:rsidR="00165887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 xml:space="preserve">Présentation de l’équipe projet (formations, </w:t>
      </w:r>
      <w:r w:rsidR="003706A1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>expériences</w:t>
      </w:r>
      <w:r w:rsidR="00032C5C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>, CV</w:t>
      </w:r>
      <w:r w:rsidR="003706A1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>)</w:t>
      </w:r>
      <w:r w:rsidR="00165887">
        <w:rPr>
          <w:rFonts w:asciiTheme="minorHAnsi" w:eastAsiaTheme="minorHAnsi" w:hAnsiTheme="minorHAnsi" w:cstheme="minorHAnsi"/>
          <w:bCs/>
          <w:sz w:val="28"/>
          <w:szCs w:val="28"/>
          <w:lang w:eastAsia="en-US"/>
        </w:rPr>
        <w:t xml:space="preserve"> et répartition des rôles</w:t>
      </w:r>
    </w:p>
    <w:p w14:paraId="09D92234" w14:textId="757CDD18" w:rsidR="006E1E10" w:rsidRPr="00CD1E81" w:rsidRDefault="006E1E10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  <w:r w:rsidRPr="00CD1E81">
        <w:rPr>
          <w:rFonts w:cs="Calibri"/>
          <w:i/>
          <w:iCs/>
          <w:color w:val="808080"/>
        </w:rPr>
        <w:t xml:space="preserve">Le candidat doit présenter des profils </w:t>
      </w:r>
      <w:r w:rsidR="0097294C" w:rsidRPr="00CD1E81">
        <w:rPr>
          <w:rFonts w:cs="Calibri"/>
          <w:i/>
          <w:iCs/>
          <w:color w:val="808080"/>
        </w:rPr>
        <w:t>détenant notamment</w:t>
      </w:r>
      <w:r w:rsidR="00102FB5" w:rsidRPr="00CD1E81">
        <w:rPr>
          <w:rFonts w:cs="Calibri"/>
          <w:i/>
          <w:iCs/>
          <w:color w:val="808080"/>
        </w:rPr>
        <w:t xml:space="preserve"> une expérience technique significative dans le domaine de la construction et la réparation navale</w:t>
      </w:r>
      <w:r w:rsidR="0036593F" w:rsidRPr="00CD1E81">
        <w:rPr>
          <w:rFonts w:cs="Calibri"/>
          <w:i/>
          <w:iCs/>
          <w:color w:val="808080"/>
        </w:rPr>
        <w:t>, en dragage, en règlements de classe, en nouvelles énergies</w:t>
      </w:r>
      <w:r w:rsidR="00CD1E81" w:rsidRPr="00CD1E81">
        <w:rPr>
          <w:rFonts w:cs="Calibri"/>
          <w:i/>
          <w:iCs/>
          <w:color w:val="808080"/>
        </w:rPr>
        <w:t xml:space="preserve">, etc. </w:t>
      </w:r>
    </w:p>
    <w:p w14:paraId="6D59199A" w14:textId="77777777" w:rsidR="00102FB5" w:rsidRDefault="00102FB5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F976E8B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F78C9F4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463B659" w14:textId="77777777" w:rsidR="00F54E5F" w:rsidRDefault="00F54E5F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F2C93DE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8C2DA22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A88B397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5F0A5E3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AFBC15D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EA8C2B9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91E5717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0333EEB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CD66701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596CB66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C754587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AE38ABD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15DA1C2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F160FA4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52EDE3C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15F7D8A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C0D3455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0E43D3D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04816B9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CD963FA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3780E13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BA3BA9A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4A72651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DEA6512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10CDBF7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8A6F0C8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2D6D6735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14681AA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74A549D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6236405B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0362560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F2D871F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2077151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F6D93D2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7F45A8E1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1C5FDA0F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5C47E108" w14:textId="77777777" w:rsidR="00DC61DD" w:rsidRDefault="00DC61DD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B311CF7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4D720F73" w14:textId="77777777" w:rsidR="004E29AC" w:rsidRDefault="004E29AC" w:rsidP="00F54E5F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301C4476" w14:textId="77777777" w:rsidR="004D74B6" w:rsidRDefault="004D74B6" w:rsidP="00F54E5F">
      <w:pPr>
        <w:pStyle w:val="Titre2"/>
        <w:ind w:left="576"/>
      </w:pPr>
    </w:p>
    <w:p w14:paraId="2CFF83F2" w14:textId="77777777" w:rsidR="00DC61DD" w:rsidRPr="00DC61DD" w:rsidRDefault="00DC61DD" w:rsidP="00DC61DD"/>
    <w:p w14:paraId="5C538EC1" w14:textId="77777777" w:rsidR="004D74B6" w:rsidRDefault="004D74B6" w:rsidP="00F54E5F">
      <w:pPr>
        <w:pStyle w:val="Titre2"/>
        <w:ind w:left="576"/>
      </w:pPr>
    </w:p>
    <w:p w14:paraId="0537FBB2" w14:textId="439AEE26" w:rsidR="004107EA" w:rsidRPr="009B29A4" w:rsidRDefault="009B29A4" w:rsidP="009B29A4">
      <w:pPr>
        <w:pStyle w:val="Paragraphedeliste"/>
        <w:numPr>
          <w:ilvl w:val="0"/>
          <w:numId w:val="16"/>
        </w:numPr>
        <w:spacing w:after="160" w:line="259" w:lineRule="auto"/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</w:pPr>
      <w:r w:rsidRPr="009B29A4"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  <w:t>Planning prévisionnel de réalisation des prestations comprenant les différentes étapes identifiées au sein du CCTP</w:t>
      </w:r>
    </w:p>
    <w:p w14:paraId="264855C6" w14:textId="77777777" w:rsidR="00DC61DD" w:rsidRPr="00DC61DD" w:rsidRDefault="00DC61DD" w:rsidP="00DC61DD">
      <w:pPr>
        <w:rPr>
          <w:lang w:eastAsia="en-US"/>
        </w:rPr>
      </w:pPr>
    </w:p>
    <w:p w14:paraId="4FBF9BA7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</w:rPr>
      </w:pPr>
    </w:p>
    <w:p w14:paraId="04C33428" w14:textId="36EA4605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282C20C5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E005712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165062AE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6D59D91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74E90089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41526215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4FB497E1" w14:textId="77777777" w:rsidR="004107EA" w:rsidRDefault="004107EA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1E3930FE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4A2ACFAE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0554F578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7BBA917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EF4AD64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947A7A0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63E54444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190AE59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07744D3E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E7D5CF7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4769950D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2D6B1CB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00855419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66474BC6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15E3C90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29B3988D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3DF24959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0E869E1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98D06AD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21474FEC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6E24BF5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19043BD4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EE14875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04E67389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2DEA3AC0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639EE1AB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12FCF606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27444280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2A2E0418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7364E166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162C75B3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FE1BAC9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10859BD2" w14:textId="77777777" w:rsidR="00B45228" w:rsidRDefault="00B45228" w:rsidP="004107EA">
      <w:pPr>
        <w:keepLines/>
        <w:shd w:val="clear" w:color="auto" w:fill="F2F2F2"/>
        <w:autoSpaceDE w:val="0"/>
        <w:autoSpaceDN w:val="0"/>
        <w:adjustRightInd w:val="0"/>
        <w:ind w:right="-2"/>
        <w:jc w:val="both"/>
        <w:rPr>
          <w:rFonts w:cs="Calibri"/>
          <w:i/>
          <w:iCs/>
          <w:color w:val="808080"/>
        </w:rPr>
      </w:pPr>
    </w:p>
    <w:p w14:paraId="554677FE" w14:textId="06BEEB7E" w:rsidR="00B45228" w:rsidRPr="009B29A4" w:rsidRDefault="00B45228" w:rsidP="009B29A4">
      <w:pPr>
        <w:spacing w:after="160" w:line="259" w:lineRule="auto"/>
        <w:rPr>
          <w:rFonts w:asciiTheme="minorHAnsi" w:eastAsiaTheme="minorHAnsi" w:hAnsiTheme="minorHAnsi" w:cstheme="minorHAnsi"/>
          <w:b/>
          <w:color w:val="2F5496" w:themeColor="accent1" w:themeShade="BF"/>
          <w:sz w:val="28"/>
          <w:szCs w:val="28"/>
          <w:lang w:eastAsia="en-US"/>
        </w:rPr>
      </w:pPr>
    </w:p>
    <w:sectPr w:rsidR="00B45228" w:rsidRPr="009B29A4" w:rsidSect="00D752C3">
      <w:footerReference w:type="default" r:id="rId25"/>
      <w:footerReference w:type="first" r:id="rId26"/>
      <w:pgSz w:w="11906" w:h="16838"/>
      <w:pgMar w:top="1134" w:right="1133" w:bottom="851" w:left="1134" w:header="708" w:footer="34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5C2681" w14:textId="77777777" w:rsidR="001C5470" w:rsidRDefault="001C5470" w:rsidP="00F358BB">
      <w:r>
        <w:separator/>
      </w:r>
    </w:p>
  </w:endnote>
  <w:endnote w:type="continuationSeparator" w:id="0">
    <w:p w14:paraId="7FE5AB2A" w14:textId="77777777" w:rsidR="001C5470" w:rsidRDefault="001C5470" w:rsidP="00F358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tarSymbol">
    <w:altName w:val="Yu Gothic"/>
    <w:charset w:val="8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DC23E" w14:textId="5022B676" w:rsidR="004F176F" w:rsidRPr="0031148E" w:rsidRDefault="004F176F" w:rsidP="004F176F">
    <w:pPr>
      <w:keepLines/>
      <w:widowControl w:val="0"/>
      <w:tabs>
        <w:tab w:val="center" w:pos="4927"/>
        <w:tab w:val="right" w:pos="9179"/>
      </w:tabs>
      <w:autoSpaceDE w:val="0"/>
      <w:autoSpaceDN w:val="0"/>
      <w:adjustRightInd w:val="0"/>
      <w:spacing w:before="40"/>
      <w:ind w:left="117" w:right="111"/>
      <w:jc w:val="center"/>
      <w:rPr>
        <w:rFonts w:cstheme="minorHAnsi"/>
        <w:b/>
      </w:rPr>
    </w:pPr>
    <w:r>
      <w:rPr>
        <w:sz w:val="16"/>
        <w:szCs w:val="16"/>
      </w:rPr>
      <w:t xml:space="preserve">Assistance à maîtrise d’ouvrage pour </w:t>
    </w:r>
    <w:r w:rsidR="00475100">
      <w:rPr>
        <w:sz w:val="16"/>
        <w:szCs w:val="16"/>
      </w:rPr>
      <w:t>l’acquisition</w:t>
    </w:r>
    <w:r>
      <w:rPr>
        <w:sz w:val="16"/>
        <w:szCs w:val="16"/>
      </w:rPr>
      <w:t xml:space="preserve"> d’une drague de taille de puits 900- 1 100m3</w:t>
    </w:r>
  </w:p>
  <w:p w14:paraId="4515AC9C" w14:textId="5E9D135B" w:rsidR="0084015B" w:rsidRPr="00D752C3" w:rsidRDefault="00F54E5F" w:rsidP="00D752C3">
    <w:pPr>
      <w:pStyle w:val="Pieddepage"/>
      <w:tabs>
        <w:tab w:val="clear" w:pos="9072"/>
      </w:tabs>
      <w:jc w:val="center"/>
      <w:rPr>
        <w:sz w:val="16"/>
        <w:szCs w:val="16"/>
      </w:rPr>
    </w:pPr>
    <w:r>
      <w:rPr>
        <w:sz w:val="16"/>
        <w:szCs w:val="16"/>
      </w:rPr>
      <w:t xml:space="preserve">Cadre de réponse technique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D45209" w14:textId="77777777" w:rsidR="0084015B" w:rsidRPr="00C52ECF" w:rsidRDefault="0084015B" w:rsidP="00F358BB">
    <w:pPr>
      <w:tabs>
        <w:tab w:val="left" w:pos="1185"/>
      </w:tabs>
      <w:ind w:left="1418"/>
      <w:rPr>
        <w:rFonts w:cs="Calibri"/>
        <w:sz w:val="16"/>
        <w:szCs w:val="16"/>
      </w:rPr>
    </w:pPr>
    <w:r>
      <w:rPr>
        <w:noProof/>
      </w:rPr>
      <w:drawing>
        <wp:anchor distT="0" distB="0" distL="114300" distR="114300" simplePos="0" relativeHeight="251661312" behindDoc="0" locked="1" layoutInCell="1" allowOverlap="1" wp14:anchorId="3144B206" wp14:editId="336E6FCA">
          <wp:simplePos x="0" y="0"/>
          <wp:positionH relativeFrom="margin">
            <wp:posOffset>225425</wp:posOffset>
          </wp:positionH>
          <wp:positionV relativeFrom="page">
            <wp:posOffset>9857740</wp:posOffset>
          </wp:positionV>
          <wp:extent cx="586740" cy="676910"/>
          <wp:effectExtent l="0" t="0" r="3810" b="8890"/>
          <wp:wrapNone/>
          <wp:docPr id="36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6740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52ECF">
      <w:rPr>
        <w:rFonts w:cs="Calibri"/>
        <w:b/>
        <w:sz w:val="16"/>
        <w:szCs w:val="16"/>
      </w:rPr>
      <w:t>DRAGAGES-PORTS</w:t>
    </w:r>
    <w:r w:rsidRPr="00C52ECF">
      <w:rPr>
        <w:rFonts w:cs="Calibri"/>
        <w:sz w:val="16"/>
        <w:szCs w:val="16"/>
      </w:rPr>
      <w:t xml:space="preserve"> – 38 boulevard des Belges</w:t>
    </w:r>
    <w:r>
      <w:rPr>
        <w:rFonts w:cs="Calibri"/>
        <w:sz w:val="16"/>
        <w:szCs w:val="16"/>
      </w:rPr>
      <w:t xml:space="preserve"> CS 11600</w:t>
    </w:r>
    <w:r w:rsidRPr="00C52ECF">
      <w:rPr>
        <w:rFonts w:cs="Calibri"/>
        <w:sz w:val="16"/>
        <w:szCs w:val="16"/>
      </w:rPr>
      <w:t xml:space="preserve"> – 76107 ROUEN cedex</w:t>
    </w:r>
    <w:r>
      <w:rPr>
        <w:rFonts w:cs="Calibri"/>
        <w:sz w:val="16"/>
        <w:szCs w:val="16"/>
      </w:rPr>
      <w:t xml:space="preserve"> 1</w:t>
    </w:r>
  </w:p>
  <w:p w14:paraId="115C1563" w14:textId="77777777" w:rsidR="0084015B" w:rsidRPr="00C52ECF" w:rsidRDefault="0084015B" w:rsidP="00F358BB">
    <w:pPr>
      <w:tabs>
        <w:tab w:val="left" w:pos="1185"/>
      </w:tabs>
      <w:ind w:left="1418"/>
      <w:rPr>
        <w:rFonts w:cs="Calibri"/>
        <w:sz w:val="16"/>
        <w:szCs w:val="16"/>
      </w:rPr>
    </w:pPr>
    <w:r w:rsidRPr="00C52ECF">
      <w:rPr>
        <w:rFonts w:cs="Calibri"/>
        <w:sz w:val="16"/>
        <w:szCs w:val="16"/>
      </w:rPr>
      <w:t>Tél. : +33 (0)2.32.76.45.50 –</w:t>
    </w:r>
    <w:r>
      <w:rPr>
        <w:rFonts w:cs="Calibri"/>
        <w:sz w:val="16"/>
        <w:szCs w:val="16"/>
      </w:rPr>
      <w:t xml:space="preserve"> </w:t>
    </w:r>
    <w:r w:rsidRPr="00C52ECF">
      <w:rPr>
        <w:rFonts w:cs="Calibri"/>
        <w:sz w:val="16"/>
        <w:szCs w:val="16"/>
      </w:rPr>
      <w:t xml:space="preserve">Courriel : </w:t>
    </w:r>
    <w:r>
      <w:rPr>
        <w:rFonts w:cs="Calibri"/>
        <w:sz w:val="16"/>
        <w:szCs w:val="16"/>
      </w:rPr>
      <w:t>gie</w:t>
    </w:r>
    <w:r w:rsidRPr="00C52ECF">
      <w:rPr>
        <w:rFonts w:cs="Calibri"/>
        <w:sz w:val="16"/>
        <w:szCs w:val="16"/>
      </w:rPr>
      <w:t>@dragages-ports.fr</w:t>
    </w:r>
  </w:p>
  <w:p w14:paraId="14AD42F2" w14:textId="77777777" w:rsidR="0084015B" w:rsidRPr="00C52ECF" w:rsidRDefault="0084015B" w:rsidP="00F358BB">
    <w:pPr>
      <w:autoSpaceDE w:val="0"/>
      <w:autoSpaceDN w:val="0"/>
      <w:adjustRightInd w:val="0"/>
      <w:ind w:left="1418"/>
      <w:rPr>
        <w:rFonts w:cs="Calibri"/>
        <w:sz w:val="12"/>
        <w:szCs w:val="12"/>
      </w:rPr>
    </w:pPr>
  </w:p>
  <w:p w14:paraId="55EDF86F" w14:textId="77777777" w:rsidR="0084015B" w:rsidRPr="00C52ECF" w:rsidRDefault="0084015B" w:rsidP="00F358BB">
    <w:pPr>
      <w:autoSpaceDE w:val="0"/>
      <w:autoSpaceDN w:val="0"/>
      <w:adjustRightInd w:val="0"/>
      <w:ind w:left="1418"/>
      <w:rPr>
        <w:rFonts w:cs="Calibri"/>
        <w:sz w:val="12"/>
        <w:szCs w:val="12"/>
      </w:rPr>
    </w:pPr>
    <w:r w:rsidRPr="00C52ECF">
      <w:rPr>
        <w:rFonts w:cs="Calibri"/>
        <w:sz w:val="12"/>
        <w:szCs w:val="12"/>
      </w:rPr>
      <w:t>GROUPEMENT D’INTÉRÊT ÉCONOMIQUE RÉGI PAR LES ARTICLES L-251-1 ET SUIVANTS DU CODE DE COMMERCE</w:t>
    </w:r>
  </w:p>
  <w:p w14:paraId="25608ED8" w14:textId="77777777" w:rsidR="0084015B" w:rsidRPr="00F358BB" w:rsidRDefault="0084015B" w:rsidP="00F358BB">
    <w:pPr>
      <w:pStyle w:val="Pieddepage"/>
      <w:ind w:left="1418"/>
      <w:rPr>
        <w:rFonts w:cs="Calibri"/>
        <w:sz w:val="12"/>
        <w:szCs w:val="12"/>
      </w:rPr>
    </w:pPr>
    <w:r w:rsidRPr="00C52ECF">
      <w:rPr>
        <w:rFonts w:cs="Calibri"/>
        <w:sz w:val="12"/>
        <w:szCs w:val="12"/>
      </w:rPr>
      <w:t>SIRET : 317 665 420 00046 - NAF : 5222Z - N° TVA INTRACOMMUNAUTAIRE : FR 81 317 665</w:t>
    </w:r>
    <w:r>
      <w:rPr>
        <w:rFonts w:cs="Calibri"/>
        <w:sz w:val="12"/>
        <w:szCs w:val="12"/>
      </w:rPr>
      <w:t> </w:t>
    </w:r>
    <w:r w:rsidRPr="00C52ECF">
      <w:rPr>
        <w:rFonts w:cs="Calibri"/>
        <w:sz w:val="12"/>
        <w:szCs w:val="12"/>
      </w:rPr>
      <w:t>420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BC632F" w14:textId="77777777" w:rsidR="001C5470" w:rsidRDefault="001C5470" w:rsidP="00F358BB">
      <w:r>
        <w:separator/>
      </w:r>
    </w:p>
  </w:footnote>
  <w:footnote w:type="continuationSeparator" w:id="0">
    <w:p w14:paraId="0A9090B9" w14:textId="77777777" w:rsidR="001C5470" w:rsidRDefault="001C5470" w:rsidP="00F358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D5CDC"/>
    <w:multiLevelType w:val="hybridMultilevel"/>
    <w:tmpl w:val="A1584864"/>
    <w:lvl w:ilvl="0" w:tplc="6C101122">
      <w:start w:val="1"/>
      <w:numFmt w:val="decimal"/>
      <w:lvlText w:val="%1."/>
      <w:lvlJc w:val="left"/>
      <w:pPr>
        <w:ind w:left="129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16" w:hanging="360"/>
      </w:pPr>
    </w:lvl>
    <w:lvl w:ilvl="2" w:tplc="040C001B" w:tentative="1">
      <w:start w:val="1"/>
      <w:numFmt w:val="lowerRoman"/>
      <w:lvlText w:val="%3."/>
      <w:lvlJc w:val="right"/>
      <w:pPr>
        <w:ind w:left="2736" w:hanging="180"/>
      </w:pPr>
    </w:lvl>
    <w:lvl w:ilvl="3" w:tplc="040C000F" w:tentative="1">
      <w:start w:val="1"/>
      <w:numFmt w:val="decimal"/>
      <w:lvlText w:val="%4."/>
      <w:lvlJc w:val="left"/>
      <w:pPr>
        <w:ind w:left="3456" w:hanging="360"/>
      </w:pPr>
    </w:lvl>
    <w:lvl w:ilvl="4" w:tplc="040C0019" w:tentative="1">
      <w:start w:val="1"/>
      <w:numFmt w:val="lowerLetter"/>
      <w:lvlText w:val="%5."/>
      <w:lvlJc w:val="left"/>
      <w:pPr>
        <w:ind w:left="4176" w:hanging="360"/>
      </w:pPr>
    </w:lvl>
    <w:lvl w:ilvl="5" w:tplc="040C001B" w:tentative="1">
      <w:start w:val="1"/>
      <w:numFmt w:val="lowerRoman"/>
      <w:lvlText w:val="%6."/>
      <w:lvlJc w:val="right"/>
      <w:pPr>
        <w:ind w:left="4896" w:hanging="180"/>
      </w:pPr>
    </w:lvl>
    <w:lvl w:ilvl="6" w:tplc="040C000F" w:tentative="1">
      <w:start w:val="1"/>
      <w:numFmt w:val="decimal"/>
      <w:lvlText w:val="%7."/>
      <w:lvlJc w:val="left"/>
      <w:pPr>
        <w:ind w:left="5616" w:hanging="360"/>
      </w:pPr>
    </w:lvl>
    <w:lvl w:ilvl="7" w:tplc="040C0019" w:tentative="1">
      <w:start w:val="1"/>
      <w:numFmt w:val="lowerLetter"/>
      <w:lvlText w:val="%8."/>
      <w:lvlJc w:val="left"/>
      <w:pPr>
        <w:ind w:left="6336" w:hanging="360"/>
      </w:pPr>
    </w:lvl>
    <w:lvl w:ilvl="8" w:tplc="040C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1" w15:restartNumberingAfterBreak="0">
    <w:nsid w:val="020640A5"/>
    <w:multiLevelType w:val="hybridMultilevel"/>
    <w:tmpl w:val="558EB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191346"/>
    <w:multiLevelType w:val="hybridMultilevel"/>
    <w:tmpl w:val="17E62D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F97C2D"/>
    <w:multiLevelType w:val="hybridMultilevel"/>
    <w:tmpl w:val="F45ACFAC"/>
    <w:lvl w:ilvl="0" w:tplc="040C000F">
      <w:start w:val="3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AB5AB1"/>
    <w:multiLevelType w:val="hybridMultilevel"/>
    <w:tmpl w:val="F126F6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443AA"/>
    <w:multiLevelType w:val="hybridMultilevel"/>
    <w:tmpl w:val="3E686A48"/>
    <w:lvl w:ilvl="0" w:tplc="C364687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8"/>
        <w:szCs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822335"/>
    <w:multiLevelType w:val="hybridMultilevel"/>
    <w:tmpl w:val="DCD47122"/>
    <w:lvl w:ilvl="0" w:tplc="0B0286AE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2E90749D"/>
    <w:multiLevelType w:val="hybridMultilevel"/>
    <w:tmpl w:val="E77C1D2E"/>
    <w:lvl w:ilvl="0" w:tplc="040C000F">
      <w:start w:val="3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A42BA1"/>
    <w:multiLevelType w:val="multilevel"/>
    <w:tmpl w:val="0FDA9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5F951B0"/>
    <w:multiLevelType w:val="hybridMultilevel"/>
    <w:tmpl w:val="8E10A338"/>
    <w:lvl w:ilvl="0" w:tplc="20C6D652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56" w:hanging="360"/>
      </w:pPr>
    </w:lvl>
    <w:lvl w:ilvl="2" w:tplc="040C001B" w:tentative="1">
      <w:start w:val="1"/>
      <w:numFmt w:val="lowerRoman"/>
      <w:lvlText w:val="%3."/>
      <w:lvlJc w:val="right"/>
      <w:pPr>
        <w:ind w:left="2376" w:hanging="180"/>
      </w:pPr>
    </w:lvl>
    <w:lvl w:ilvl="3" w:tplc="040C000F" w:tentative="1">
      <w:start w:val="1"/>
      <w:numFmt w:val="decimal"/>
      <w:lvlText w:val="%4."/>
      <w:lvlJc w:val="left"/>
      <w:pPr>
        <w:ind w:left="3096" w:hanging="360"/>
      </w:pPr>
    </w:lvl>
    <w:lvl w:ilvl="4" w:tplc="040C0019" w:tentative="1">
      <w:start w:val="1"/>
      <w:numFmt w:val="lowerLetter"/>
      <w:lvlText w:val="%5."/>
      <w:lvlJc w:val="left"/>
      <w:pPr>
        <w:ind w:left="3816" w:hanging="360"/>
      </w:pPr>
    </w:lvl>
    <w:lvl w:ilvl="5" w:tplc="040C001B" w:tentative="1">
      <w:start w:val="1"/>
      <w:numFmt w:val="lowerRoman"/>
      <w:lvlText w:val="%6."/>
      <w:lvlJc w:val="right"/>
      <w:pPr>
        <w:ind w:left="4536" w:hanging="180"/>
      </w:pPr>
    </w:lvl>
    <w:lvl w:ilvl="6" w:tplc="040C000F" w:tentative="1">
      <w:start w:val="1"/>
      <w:numFmt w:val="decimal"/>
      <w:lvlText w:val="%7."/>
      <w:lvlJc w:val="left"/>
      <w:pPr>
        <w:ind w:left="5256" w:hanging="360"/>
      </w:pPr>
    </w:lvl>
    <w:lvl w:ilvl="7" w:tplc="040C0019" w:tentative="1">
      <w:start w:val="1"/>
      <w:numFmt w:val="lowerLetter"/>
      <w:lvlText w:val="%8."/>
      <w:lvlJc w:val="left"/>
      <w:pPr>
        <w:ind w:left="5976" w:hanging="360"/>
      </w:pPr>
    </w:lvl>
    <w:lvl w:ilvl="8" w:tplc="040C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0" w15:restartNumberingAfterBreak="0">
    <w:nsid w:val="439F703F"/>
    <w:multiLevelType w:val="hybridMultilevel"/>
    <w:tmpl w:val="D4C63580"/>
    <w:lvl w:ilvl="0" w:tplc="00000001">
      <w:start w:val="1"/>
      <w:numFmt w:val="bullet"/>
      <w:lvlText w:val="-"/>
      <w:lvlJc w:val="left"/>
      <w:pPr>
        <w:ind w:left="720" w:hanging="360"/>
      </w:pPr>
      <w:rPr>
        <w:rFonts w:ascii="StarSymbol" w:hAnsi="StarSymbol" w:cs="StarSymbol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E70AE5"/>
    <w:multiLevelType w:val="multilevel"/>
    <w:tmpl w:val="4A66A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F53450D"/>
    <w:multiLevelType w:val="hybridMultilevel"/>
    <w:tmpl w:val="7B76BB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8272E2"/>
    <w:multiLevelType w:val="hybridMultilevel"/>
    <w:tmpl w:val="136090BA"/>
    <w:lvl w:ilvl="0" w:tplc="F92A6468">
      <w:start w:val="1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F77328"/>
    <w:multiLevelType w:val="hybridMultilevel"/>
    <w:tmpl w:val="A37AF8B2"/>
    <w:lvl w:ilvl="0" w:tplc="1608B14E">
      <w:start w:val="6"/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71563436"/>
    <w:multiLevelType w:val="hybridMultilevel"/>
    <w:tmpl w:val="8E10A338"/>
    <w:lvl w:ilvl="0" w:tplc="FFFFFFFF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56" w:hanging="360"/>
      </w:pPr>
    </w:lvl>
    <w:lvl w:ilvl="2" w:tplc="FFFFFFFF" w:tentative="1">
      <w:start w:val="1"/>
      <w:numFmt w:val="lowerRoman"/>
      <w:lvlText w:val="%3."/>
      <w:lvlJc w:val="right"/>
      <w:pPr>
        <w:ind w:left="2376" w:hanging="180"/>
      </w:pPr>
    </w:lvl>
    <w:lvl w:ilvl="3" w:tplc="FFFFFFFF" w:tentative="1">
      <w:start w:val="1"/>
      <w:numFmt w:val="decimal"/>
      <w:lvlText w:val="%4."/>
      <w:lvlJc w:val="left"/>
      <w:pPr>
        <w:ind w:left="3096" w:hanging="360"/>
      </w:pPr>
    </w:lvl>
    <w:lvl w:ilvl="4" w:tplc="FFFFFFFF" w:tentative="1">
      <w:start w:val="1"/>
      <w:numFmt w:val="lowerLetter"/>
      <w:lvlText w:val="%5."/>
      <w:lvlJc w:val="left"/>
      <w:pPr>
        <w:ind w:left="3816" w:hanging="360"/>
      </w:pPr>
    </w:lvl>
    <w:lvl w:ilvl="5" w:tplc="FFFFFFFF" w:tentative="1">
      <w:start w:val="1"/>
      <w:numFmt w:val="lowerRoman"/>
      <w:lvlText w:val="%6."/>
      <w:lvlJc w:val="right"/>
      <w:pPr>
        <w:ind w:left="4536" w:hanging="180"/>
      </w:pPr>
    </w:lvl>
    <w:lvl w:ilvl="6" w:tplc="FFFFFFFF" w:tentative="1">
      <w:start w:val="1"/>
      <w:numFmt w:val="decimal"/>
      <w:lvlText w:val="%7."/>
      <w:lvlJc w:val="left"/>
      <w:pPr>
        <w:ind w:left="5256" w:hanging="360"/>
      </w:pPr>
    </w:lvl>
    <w:lvl w:ilvl="7" w:tplc="FFFFFFFF" w:tentative="1">
      <w:start w:val="1"/>
      <w:numFmt w:val="lowerLetter"/>
      <w:lvlText w:val="%8."/>
      <w:lvlJc w:val="left"/>
      <w:pPr>
        <w:ind w:left="5976" w:hanging="360"/>
      </w:pPr>
    </w:lvl>
    <w:lvl w:ilvl="8" w:tplc="FFFFFFFF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6" w15:restartNumberingAfterBreak="0">
    <w:nsid w:val="7BBE7F47"/>
    <w:multiLevelType w:val="hybridMultilevel"/>
    <w:tmpl w:val="51B4CCB6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7F4E38E9"/>
    <w:multiLevelType w:val="hybridMultilevel"/>
    <w:tmpl w:val="4CEEB48A"/>
    <w:lvl w:ilvl="0" w:tplc="F92A6468">
      <w:start w:val="1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5012210">
    <w:abstractNumId w:val="17"/>
  </w:num>
  <w:num w:numId="2" w16cid:durableId="1628706146">
    <w:abstractNumId w:val="4"/>
  </w:num>
  <w:num w:numId="3" w16cid:durableId="2072267618">
    <w:abstractNumId w:val="12"/>
  </w:num>
  <w:num w:numId="4" w16cid:durableId="225141078">
    <w:abstractNumId w:val="13"/>
  </w:num>
  <w:num w:numId="5" w16cid:durableId="961034813">
    <w:abstractNumId w:val="14"/>
  </w:num>
  <w:num w:numId="6" w16cid:durableId="1162967408">
    <w:abstractNumId w:val="8"/>
  </w:num>
  <w:num w:numId="7" w16cid:durableId="690566858">
    <w:abstractNumId w:val="11"/>
  </w:num>
  <w:num w:numId="8" w16cid:durableId="75715105">
    <w:abstractNumId w:val="16"/>
  </w:num>
  <w:num w:numId="9" w16cid:durableId="1701204144">
    <w:abstractNumId w:val="10"/>
  </w:num>
  <w:num w:numId="10" w16cid:durableId="1085958008">
    <w:abstractNumId w:val="2"/>
  </w:num>
  <w:num w:numId="11" w16cid:durableId="484711566">
    <w:abstractNumId w:val="6"/>
  </w:num>
  <w:num w:numId="12" w16cid:durableId="1440612395">
    <w:abstractNumId w:val="9"/>
  </w:num>
  <w:num w:numId="13" w16cid:durableId="207883747">
    <w:abstractNumId w:val="1"/>
  </w:num>
  <w:num w:numId="14" w16cid:durableId="981931540">
    <w:abstractNumId w:val="15"/>
  </w:num>
  <w:num w:numId="15" w16cid:durableId="1158765318">
    <w:abstractNumId w:val="0"/>
  </w:num>
  <w:num w:numId="16" w16cid:durableId="450244927">
    <w:abstractNumId w:val="5"/>
  </w:num>
  <w:num w:numId="17" w16cid:durableId="70543042">
    <w:abstractNumId w:val="7"/>
  </w:num>
  <w:num w:numId="18" w16cid:durableId="164202986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2AF1"/>
    <w:rsid w:val="00027323"/>
    <w:rsid w:val="00032C5C"/>
    <w:rsid w:val="00047095"/>
    <w:rsid w:val="000B4B72"/>
    <w:rsid w:val="000E25C6"/>
    <w:rsid w:val="00102FB5"/>
    <w:rsid w:val="0010384A"/>
    <w:rsid w:val="00126EB6"/>
    <w:rsid w:val="00130662"/>
    <w:rsid w:val="00136ED3"/>
    <w:rsid w:val="00165887"/>
    <w:rsid w:val="00165EEB"/>
    <w:rsid w:val="001765D5"/>
    <w:rsid w:val="00196E4A"/>
    <w:rsid w:val="001C5470"/>
    <w:rsid w:val="001D02F2"/>
    <w:rsid w:val="001D58CB"/>
    <w:rsid w:val="001F2436"/>
    <w:rsid w:val="001F5EF7"/>
    <w:rsid w:val="001F7206"/>
    <w:rsid w:val="00201507"/>
    <w:rsid w:val="00202063"/>
    <w:rsid w:val="00222966"/>
    <w:rsid w:val="0029134B"/>
    <w:rsid w:val="002B6BB5"/>
    <w:rsid w:val="002D4F83"/>
    <w:rsid w:val="002F77BF"/>
    <w:rsid w:val="003058E3"/>
    <w:rsid w:val="0031542F"/>
    <w:rsid w:val="003609AC"/>
    <w:rsid w:val="0036593F"/>
    <w:rsid w:val="003706A1"/>
    <w:rsid w:val="00372532"/>
    <w:rsid w:val="003E088D"/>
    <w:rsid w:val="004107EA"/>
    <w:rsid w:val="00420BEB"/>
    <w:rsid w:val="00475100"/>
    <w:rsid w:val="004D1262"/>
    <w:rsid w:val="004D4355"/>
    <w:rsid w:val="004D74B6"/>
    <w:rsid w:val="004E29AC"/>
    <w:rsid w:val="004E3632"/>
    <w:rsid w:val="004E6B1E"/>
    <w:rsid w:val="004F176F"/>
    <w:rsid w:val="004F7393"/>
    <w:rsid w:val="00506111"/>
    <w:rsid w:val="005074A7"/>
    <w:rsid w:val="0054230D"/>
    <w:rsid w:val="00592FB3"/>
    <w:rsid w:val="005B2A92"/>
    <w:rsid w:val="005B7332"/>
    <w:rsid w:val="005C2EFB"/>
    <w:rsid w:val="005E34BA"/>
    <w:rsid w:val="005F0BDE"/>
    <w:rsid w:val="005F192E"/>
    <w:rsid w:val="005F2D41"/>
    <w:rsid w:val="00601C97"/>
    <w:rsid w:val="00606E56"/>
    <w:rsid w:val="00607D29"/>
    <w:rsid w:val="00653929"/>
    <w:rsid w:val="0069077C"/>
    <w:rsid w:val="006A22D9"/>
    <w:rsid w:val="006B117E"/>
    <w:rsid w:val="006E1E10"/>
    <w:rsid w:val="006F07DC"/>
    <w:rsid w:val="00702FAA"/>
    <w:rsid w:val="00703A30"/>
    <w:rsid w:val="00714D74"/>
    <w:rsid w:val="00727A2E"/>
    <w:rsid w:val="00742F9A"/>
    <w:rsid w:val="00770A1D"/>
    <w:rsid w:val="00791695"/>
    <w:rsid w:val="007A2AF1"/>
    <w:rsid w:val="007B3ED6"/>
    <w:rsid w:val="007C4BCB"/>
    <w:rsid w:val="007F2390"/>
    <w:rsid w:val="007F4730"/>
    <w:rsid w:val="00817223"/>
    <w:rsid w:val="0084015B"/>
    <w:rsid w:val="008600D1"/>
    <w:rsid w:val="008A5FB0"/>
    <w:rsid w:val="008B7C17"/>
    <w:rsid w:val="008D0BB9"/>
    <w:rsid w:val="008D2A1C"/>
    <w:rsid w:val="008D572B"/>
    <w:rsid w:val="008E13A4"/>
    <w:rsid w:val="008F0EC8"/>
    <w:rsid w:val="00930043"/>
    <w:rsid w:val="00941BA3"/>
    <w:rsid w:val="009509A5"/>
    <w:rsid w:val="00960EB7"/>
    <w:rsid w:val="00966661"/>
    <w:rsid w:val="0097294C"/>
    <w:rsid w:val="00991C7E"/>
    <w:rsid w:val="00993E2E"/>
    <w:rsid w:val="009B29A4"/>
    <w:rsid w:val="009D614B"/>
    <w:rsid w:val="00A13317"/>
    <w:rsid w:val="00A243AE"/>
    <w:rsid w:val="00A37AB3"/>
    <w:rsid w:val="00A46A81"/>
    <w:rsid w:val="00A76F50"/>
    <w:rsid w:val="00A82B1C"/>
    <w:rsid w:val="00A83127"/>
    <w:rsid w:val="00AC510D"/>
    <w:rsid w:val="00AD2E82"/>
    <w:rsid w:val="00AF46D1"/>
    <w:rsid w:val="00B1272B"/>
    <w:rsid w:val="00B2098F"/>
    <w:rsid w:val="00B3243A"/>
    <w:rsid w:val="00B34FE8"/>
    <w:rsid w:val="00B40518"/>
    <w:rsid w:val="00B45228"/>
    <w:rsid w:val="00B60912"/>
    <w:rsid w:val="00BB169A"/>
    <w:rsid w:val="00C14117"/>
    <w:rsid w:val="00C26098"/>
    <w:rsid w:val="00C30609"/>
    <w:rsid w:val="00C7573E"/>
    <w:rsid w:val="00C804C0"/>
    <w:rsid w:val="00C81878"/>
    <w:rsid w:val="00CA1769"/>
    <w:rsid w:val="00CA3851"/>
    <w:rsid w:val="00CB2BB3"/>
    <w:rsid w:val="00CB799B"/>
    <w:rsid w:val="00CD1E81"/>
    <w:rsid w:val="00CD626E"/>
    <w:rsid w:val="00CE538A"/>
    <w:rsid w:val="00D41079"/>
    <w:rsid w:val="00D70CFF"/>
    <w:rsid w:val="00D752C3"/>
    <w:rsid w:val="00D76A62"/>
    <w:rsid w:val="00D858FE"/>
    <w:rsid w:val="00D92DCC"/>
    <w:rsid w:val="00D9325F"/>
    <w:rsid w:val="00DC02B1"/>
    <w:rsid w:val="00DC61DD"/>
    <w:rsid w:val="00E33257"/>
    <w:rsid w:val="00E54FA8"/>
    <w:rsid w:val="00E73B71"/>
    <w:rsid w:val="00E86B73"/>
    <w:rsid w:val="00EA382D"/>
    <w:rsid w:val="00ED3660"/>
    <w:rsid w:val="00ED5614"/>
    <w:rsid w:val="00F01F83"/>
    <w:rsid w:val="00F03C74"/>
    <w:rsid w:val="00F05230"/>
    <w:rsid w:val="00F1544D"/>
    <w:rsid w:val="00F358BB"/>
    <w:rsid w:val="00F54E5F"/>
    <w:rsid w:val="00F800A5"/>
    <w:rsid w:val="00F807DF"/>
    <w:rsid w:val="00FB5176"/>
    <w:rsid w:val="00FC21D0"/>
    <w:rsid w:val="00FD3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A34CBA"/>
  <w15:chartTrackingRefBased/>
  <w15:docId w15:val="{3111E827-214B-49F1-9FC1-1965894937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58BB"/>
    <w:pPr>
      <w:spacing w:after="0" w:line="240" w:lineRule="auto"/>
    </w:pPr>
    <w:rPr>
      <w:rFonts w:ascii="Calibri" w:eastAsia="Times New Roman" w:hAnsi="Calibri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C804C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65392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1"/>
    <w:uiPriority w:val="9"/>
    <w:unhideWhenUsed/>
    <w:qFormat/>
    <w:rsid w:val="00A13317"/>
    <w:pPr>
      <w:keepNext/>
      <w:keepLines/>
      <w:spacing w:before="40" w:line="259" w:lineRule="auto"/>
      <w:ind w:firstLine="284"/>
      <w:jc w:val="both"/>
      <w:outlineLvl w:val="2"/>
    </w:pPr>
    <w:rPr>
      <w:rFonts w:asciiTheme="majorHAnsi" w:eastAsiaTheme="majorEastAsia" w:hAnsiTheme="majorHAnsi" w:cstheme="majorBidi"/>
      <w:b/>
      <w:color w:val="1F3763" w:themeColor="accent1" w:themeShade="7F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358BB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358BB"/>
    <w:rPr>
      <w:rFonts w:ascii="Segoe UI" w:hAnsi="Segoe UI" w:cs="Segoe UI"/>
      <w:sz w:val="18"/>
      <w:szCs w:val="18"/>
    </w:rPr>
  </w:style>
  <w:style w:type="character" w:styleId="lev">
    <w:name w:val="Strong"/>
    <w:qFormat/>
    <w:rsid w:val="00F358BB"/>
    <w:rPr>
      <w:rFonts w:cs="Times New Roman"/>
      <w:b/>
      <w:bCs/>
    </w:rPr>
  </w:style>
  <w:style w:type="paragraph" w:styleId="En-tte">
    <w:name w:val="header"/>
    <w:basedOn w:val="Normal"/>
    <w:link w:val="En-tteCar"/>
    <w:uiPriority w:val="99"/>
    <w:unhideWhenUsed/>
    <w:rsid w:val="00F358B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358BB"/>
    <w:rPr>
      <w:rFonts w:ascii="Calibri" w:eastAsia="Times New Roman" w:hAnsi="Calibri" w:cs="Times New Roman"/>
      <w:sz w:val="24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F358B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358BB"/>
    <w:rPr>
      <w:rFonts w:ascii="Calibri" w:eastAsia="Times New Roman" w:hAnsi="Calibri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39"/>
    <w:rsid w:val="00C818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uiPriority w:val="99"/>
    <w:rsid w:val="00D752C3"/>
    <w:rPr>
      <w:rFonts w:cs="Times New Roman"/>
    </w:rPr>
  </w:style>
  <w:style w:type="paragraph" w:customStyle="1" w:styleId="Style14">
    <w:name w:val="Style14"/>
    <w:basedOn w:val="Titre2"/>
    <w:link w:val="Style14Car"/>
    <w:qFormat/>
    <w:rsid w:val="00653929"/>
    <w:pPr>
      <w:spacing w:after="120" w:line="259" w:lineRule="auto"/>
      <w:jc w:val="both"/>
    </w:pPr>
    <w:rPr>
      <w:rFonts w:cstheme="minorHAnsi"/>
      <w:b/>
      <w:sz w:val="28"/>
    </w:rPr>
  </w:style>
  <w:style w:type="character" w:customStyle="1" w:styleId="Style14Car">
    <w:name w:val="Style14 Car"/>
    <w:basedOn w:val="Titre2Car"/>
    <w:link w:val="Style14"/>
    <w:rsid w:val="00653929"/>
    <w:rPr>
      <w:rFonts w:asciiTheme="majorHAnsi" w:eastAsiaTheme="majorEastAsia" w:hAnsiTheme="majorHAnsi" w:cstheme="minorHAnsi"/>
      <w:b/>
      <w:color w:val="2F5496" w:themeColor="accent1" w:themeShade="BF"/>
      <w:sz w:val="28"/>
      <w:szCs w:val="26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65392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fr-FR"/>
    </w:rPr>
  </w:style>
  <w:style w:type="character" w:customStyle="1" w:styleId="Titre3Car">
    <w:name w:val="Titre 3 Car"/>
    <w:basedOn w:val="Policepardfaut"/>
    <w:uiPriority w:val="9"/>
    <w:semiHidden/>
    <w:rsid w:val="00A1331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fr-FR"/>
    </w:rPr>
  </w:style>
  <w:style w:type="character" w:customStyle="1" w:styleId="Titre3Car1">
    <w:name w:val="Titre 3 Car1"/>
    <w:basedOn w:val="Policepardfaut"/>
    <w:link w:val="Titre3"/>
    <w:uiPriority w:val="9"/>
    <w:rsid w:val="00A13317"/>
    <w:rPr>
      <w:rFonts w:asciiTheme="majorHAnsi" w:eastAsiaTheme="majorEastAsia" w:hAnsiTheme="majorHAnsi" w:cstheme="majorBidi"/>
      <w:b/>
      <w:color w:val="1F3763" w:themeColor="accent1" w:themeShade="7F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C804C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fr-FR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C804C0"/>
    <w:pPr>
      <w:spacing w:line="259" w:lineRule="auto"/>
      <w:outlineLvl w:val="9"/>
    </w:pPr>
  </w:style>
  <w:style w:type="paragraph" w:styleId="TM2">
    <w:name w:val="toc 2"/>
    <w:basedOn w:val="Normal"/>
    <w:next w:val="Normal"/>
    <w:autoRedefine/>
    <w:uiPriority w:val="39"/>
    <w:unhideWhenUsed/>
    <w:rsid w:val="00C804C0"/>
    <w:pPr>
      <w:spacing w:before="120"/>
      <w:ind w:left="240"/>
    </w:pPr>
    <w:rPr>
      <w:rFonts w:asciiTheme="minorHAnsi" w:hAnsiTheme="minorHAnsi" w:cstheme="minorHAnsi"/>
      <w:b/>
      <w:bCs/>
      <w:sz w:val="22"/>
      <w:szCs w:val="22"/>
    </w:rPr>
  </w:style>
  <w:style w:type="paragraph" w:styleId="TM1">
    <w:name w:val="toc 1"/>
    <w:basedOn w:val="Normal"/>
    <w:next w:val="Normal"/>
    <w:autoRedefine/>
    <w:uiPriority w:val="39"/>
    <w:unhideWhenUsed/>
    <w:rsid w:val="00C804C0"/>
    <w:pPr>
      <w:spacing w:before="120"/>
    </w:pPr>
    <w:rPr>
      <w:rFonts w:asciiTheme="minorHAnsi" w:hAnsiTheme="minorHAnsi" w:cstheme="minorHAnsi"/>
      <w:b/>
      <w:bCs/>
      <w:i/>
      <w:iCs/>
    </w:rPr>
  </w:style>
  <w:style w:type="paragraph" w:styleId="TM3">
    <w:name w:val="toc 3"/>
    <w:basedOn w:val="Normal"/>
    <w:next w:val="Normal"/>
    <w:autoRedefine/>
    <w:uiPriority w:val="39"/>
    <w:unhideWhenUsed/>
    <w:rsid w:val="00C804C0"/>
    <w:pPr>
      <w:ind w:left="480"/>
    </w:pPr>
    <w:rPr>
      <w:rFonts w:asciiTheme="minorHAnsi" w:hAnsiTheme="minorHAnsi" w:cstheme="minorHAnsi"/>
      <w:sz w:val="20"/>
      <w:szCs w:val="20"/>
    </w:rPr>
  </w:style>
  <w:style w:type="character" w:styleId="Lienhypertexte">
    <w:name w:val="Hyperlink"/>
    <w:basedOn w:val="Policepardfaut"/>
    <w:uiPriority w:val="99"/>
    <w:unhideWhenUsed/>
    <w:rsid w:val="00C804C0"/>
    <w:rPr>
      <w:color w:val="0563C1" w:themeColor="hyperlink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BB169A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TM5">
    <w:name w:val="toc 5"/>
    <w:basedOn w:val="Normal"/>
    <w:next w:val="Normal"/>
    <w:autoRedefine/>
    <w:uiPriority w:val="39"/>
    <w:unhideWhenUsed/>
    <w:rsid w:val="00BB169A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TM6">
    <w:name w:val="toc 6"/>
    <w:basedOn w:val="Normal"/>
    <w:next w:val="Normal"/>
    <w:autoRedefine/>
    <w:uiPriority w:val="39"/>
    <w:unhideWhenUsed/>
    <w:rsid w:val="00BB169A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TM7">
    <w:name w:val="toc 7"/>
    <w:basedOn w:val="Normal"/>
    <w:next w:val="Normal"/>
    <w:autoRedefine/>
    <w:uiPriority w:val="39"/>
    <w:unhideWhenUsed/>
    <w:rsid w:val="00BB169A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TM8">
    <w:name w:val="toc 8"/>
    <w:basedOn w:val="Normal"/>
    <w:next w:val="Normal"/>
    <w:autoRedefine/>
    <w:uiPriority w:val="39"/>
    <w:unhideWhenUsed/>
    <w:rsid w:val="00BB169A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TM9">
    <w:name w:val="toc 9"/>
    <w:basedOn w:val="Normal"/>
    <w:next w:val="Normal"/>
    <w:autoRedefine/>
    <w:uiPriority w:val="39"/>
    <w:unhideWhenUsed/>
    <w:rsid w:val="00BB169A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Paragraphedeliste">
    <w:name w:val="List Paragraph"/>
    <w:basedOn w:val="Normal"/>
    <w:uiPriority w:val="1"/>
    <w:qFormat/>
    <w:rsid w:val="00BB169A"/>
    <w:pPr>
      <w:ind w:left="720"/>
      <w:contextualSpacing/>
    </w:pPr>
  </w:style>
  <w:style w:type="character" w:styleId="Mentionnonrsolue">
    <w:name w:val="Unresolved Mention"/>
    <w:basedOn w:val="Policepardfaut"/>
    <w:uiPriority w:val="99"/>
    <w:semiHidden/>
    <w:unhideWhenUsed/>
    <w:rsid w:val="00126EB6"/>
    <w:rPr>
      <w:color w:val="605E5C"/>
      <w:shd w:val="clear" w:color="auto" w:fill="E1DFDD"/>
    </w:rPr>
  </w:style>
  <w:style w:type="paragraph" w:customStyle="1" w:styleId="texte">
    <w:name w:val="texte"/>
    <w:basedOn w:val="Retraitcorpsdetexte"/>
    <w:rsid w:val="006A22D9"/>
    <w:pPr>
      <w:spacing w:before="120" w:after="0" w:line="360" w:lineRule="auto"/>
      <w:ind w:left="851"/>
      <w:jc w:val="both"/>
    </w:pPr>
    <w:rPr>
      <w:rFonts w:ascii="Arial" w:eastAsiaTheme="minorEastAsia" w:hAnsi="Arial"/>
      <w:sz w:val="20"/>
      <w:szCs w:val="20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6A22D9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6A22D9"/>
    <w:rPr>
      <w:rFonts w:ascii="Calibri" w:eastAsia="Times New Roman" w:hAnsi="Calibri" w:cs="Times New Roman"/>
      <w:sz w:val="24"/>
      <w:szCs w:val="24"/>
      <w:lang w:eastAsia="fr-FR"/>
    </w:rPr>
  </w:style>
  <w:style w:type="character" w:styleId="Marquedecommentaire">
    <w:name w:val="annotation reference"/>
    <w:basedOn w:val="Policepardfaut"/>
    <w:uiPriority w:val="99"/>
    <w:semiHidden/>
    <w:unhideWhenUsed/>
    <w:rsid w:val="003609A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3609AC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3609AC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609A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609AC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paragraph" w:customStyle="1" w:styleId="RedTxt">
    <w:name w:val="RedTxt"/>
    <w:basedOn w:val="Normal"/>
    <w:rsid w:val="00DC02B1"/>
    <w:pPr>
      <w:keepLines/>
      <w:widowControl w:val="0"/>
      <w:autoSpaceDE w:val="0"/>
      <w:autoSpaceDN w:val="0"/>
      <w:adjustRightInd w:val="0"/>
    </w:pPr>
    <w:rPr>
      <w:rFonts w:ascii="Arial" w:hAnsi="Arial" w:cs="Arial"/>
      <w:sz w:val="18"/>
      <w:szCs w:val="18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1D58CB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1D58CB"/>
    <w:rPr>
      <w:rFonts w:ascii="Calibri" w:eastAsia="Times New Roman" w:hAnsi="Calibri" w:cs="Times New Roman"/>
      <w:sz w:val="24"/>
      <w:szCs w:val="24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165EEB"/>
    <w:pPr>
      <w:spacing w:before="100" w:beforeAutospacing="1" w:after="100" w:afterAutospacing="1"/>
    </w:pPr>
    <w:rPr>
      <w:rFonts w:ascii="Times New Roman" w:hAnsi="Times New Roman"/>
    </w:rPr>
  </w:style>
  <w:style w:type="character" w:styleId="Lienhypertextesuivivisit">
    <w:name w:val="FollowedHyperlink"/>
    <w:basedOn w:val="Policepardfaut"/>
    <w:uiPriority w:val="99"/>
    <w:semiHidden/>
    <w:unhideWhenUsed/>
    <w:rsid w:val="00420BEB"/>
    <w:rPr>
      <w:color w:val="954F72" w:themeColor="followedHyperlink"/>
      <w:u w:val="single"/>
    </w:rPr>
  </w:style>
  <w:style w:type="paragraph" w:styleId="Titre">
    <w:name w:val="Title"/>
    <w:basedOn w:val="Normal"/>
    <w:link w:val="TitreCar"/>
    <w:qFormat/>
    <w:rsid w:val="00E54FA8"/>
    <w:rPr>
      <w:rFonts w:ascii="Trebuchet MS" w:hAnsi="Trebuchet MS" w:cs="Tahoma"/>
      <w:bCs/>
      <w:i/>
      <w:caps/>
      <w:sz w:val="36"/>
    </w:rPr>
  </w:style>
  <w:style w:type="character" w:customStyle="1" w:styleId="TitreCar">
    <w:name w:val="Titre Car"/>
    <w:basedOn w:val="Policepardfaut"/>
    <w:link w:val="Titre"/>
    <w:rsid w:val="00E54FA8"/>
    <w:rPr>
      <w:rFonts w:ascii="Trebuchet MS" w:eastAsia="Times New Roman" w:hAnsi="Trebuchet MS" w:cs="Tahoma"/>
      <w:bCs/>
      <w:i/>
      <w:caps/>
      <w:sz w:val="36"/>
      <w:szCs w:val="24"/>
      <w:lang w:eastAsia="fr-FR"/>
    </w:rPr>
  </w:style>
  <w:style w:type="paragraph" w:customStyle="1" w:styleId="RedNomDoc">
    <w:name w:val="RedNomDoc"/>
    <w:basedOn w:val="Normal"/>
    <w:rsid w:val="005F2D41"/>
    <w:pPr>
      <w:widowControl w:val="0"/>
      <w:jc w:val="center"/>
    </w:pPr>
    <w:rPr>
      <w:rFonts w:ascii="Arial" w:hAnsi="Arial" w:cs="Arial"/>
      <w:b/>
      <w:bCs/>
      <w:snapToGrid w:val="0"/>
      <w:sz w:val="30"/>
      <w:szCs w:val="30"/>
    </w:rPr>
  </w:style>
  <w:style w:type="paragraph" w:customStyle="1" w:styleId="RedaliaNormal">
    <w:name w:val="Redalia : Normal"/>
    <w:basedOn w:val="Normal"/>
    <w:uiPriority w:val="99"/>
    <w:rsid w:val="005F2D41"/>
    <w:pPr>
      <w:widowControl w:val="0"/>
      <w:tabs>
        <w:tab w:val="left" w:leader="dot" w:pos="8505"/>
      </w:tabs>
      <w:spacing w:before="40"/>
      <w:jc w:val="both"/>
    </w:pPr>
    <w:rPr>
      <w:rFonts w:ascii="Times New Roman" w:hAnsi="Times New Roman"/>
      <w:sz w:val="22"/>
      <w:szCs w:val="20"/>
    </w:rPr>
  </w:style>
  <w:style w:type="paragraph" w:customStyle="1" w:styleId="pf0">
    <w:name w:val="pf0"/>
    <w:basedOn w:val="Normal"/>
    <w:rsid w:val="00CB799B"/>
    <w:pPr>
      <w:spacing w:before="100" w:beforeAutospacing="1" w:after="100" w:afterAutospacing="1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66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6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9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0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15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94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99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p.guellec\Desktop\Mod&#232;le%20CCAP%201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418D05D6A68F4E9E62F1EDDA99D936" ma:contentTypeVersion="17" ma:contentTypeDescription="Crée un document." ma:contentTypeScope="" ma:versionID="1ba7c58e47c3901b0a1db11af6c961a3">
  <xsd:schema xmlns:xsd="http://www.w3.org/2001/XMLSchema" xmlns:xs="http://www.w3.org/2001/XMLSchema" xmlns:p="http://schemas.microsoft.com/office/2006/metadata/properties" xmlns:ns2="dc497867-63bb-45dd-ac9a-1bd109ecce6c" xmlns:ns3="f59cb9b1-bead-4392-a8c0-42adf7a6eec7" targetNamespace="http://schemas.microsoft.com/office/2006/metadata/properties" ma:root="true" ma:fieldsID="00fefa7738f90e3ecb773e1581f4d2be" ns2:_="" ns3:_="">
    <xsd:import namespace="dc497867-63bb-45dd-ac9a-1bd109ecce6c"/>
    <xsd:import namespace="f59cb9b1-bead-4392-a8c0-42adf7a6ee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497867-63bb-45dd-ac9a-1bd109ecce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Balises d’images" ma:readOnly="false" ma:fieldId="{5cf76f15-5ced-4ddc-b409-7134ff3c332f}" ma:taxonomyMulti="true" ma:sspId="1486b210-3196-4573-b359-d82234f69ae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9cb9b1-bead-4392-a8c0-42adf7a6eec7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2d0be83d-f7a9-4b7f-848f-67a7a7241737}" ma:internalName="TaxCatchAll" ma:showField="CatchAllData" ma:web="f59cb9b1-bead-4392-a8c0-42adf7a6ee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497867-63bb-45dd-ac9a-1bd109ecce6c">
      <Terms xmlns="http://schemas.microsoft.com/office/infopath/2007/PartnerControls"/>
    </lcf76f155ced4ddcb4097134ff3c332f>
    <TaxCatchAll xmlns="f59cb9b1-bead-4392-a8c0-42adf7a6eec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2A69CB5-CA60-4B10-B880-1F2DC8F493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497867-63bb-45dd-ac9a-1bd109ecce6c"/>
    <ds:schemaRef ds:uri="f59cb9b1-bead-4392-a8c0-42adf7a6ee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B11C750-6DA6-41E9-94FD-CDF01138156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7299B3C-C4B6-4B4A-8C72-87DCE19C7A08}">
  <ds:schemaRefs>
    <ds:schemaRef ds:uri="http://schemas.microsoft.com/office/2006/metadata/properties"/>
    <ds:schemaRef ds:uri="http://schemas.microsoft.com/office/infopath/2007/PartnerControls"/>
    <ds:schemaRef ds:uri="dc497867-63bb-45dd-ac9a-1bd109ecce6c"/>
    <ds:schemaRef ds:uri="f59cb9b1-bead-4392-a8c0-42adf7a6eec7"/>
  </ds:schemaRefs>
</ds:datastoreItem>
</file>

<file path=customXml/itemProps4.xml><?xml version="1.0" encoding="utf-8"?>
<ds:datastoreItem xmlns:ds="http://schemas.openxmlformats.org/officeDocument/2006/customXml" ds:itemID="{DBFCF80D-7A9B-4854-9B3A-6B874CDA102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Modèle CCAP 1</Template>
  <TotalTime>0</TotalTime>
  <Pages>6</Pages>
  <Words>279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Breisacher</dc:creator>
  <cp:keywords/>
  <dc:description/>
  <cp:lastModifiedBy>Martin Breisacher</cp:lastModifiedBy>
  <cp:revision>108</cp:revision>
  <dcterms:created xsi:type="dcterms:W3CDTF">2021-02-18T08:41:00Z</dcterms:created>
  <dcterms:modified xsi:type="dcterms:W3CDTF">2026-01-20T10:56:00Z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0x0101002A418D05D6A68F4E9E62F1EDDA99D936</vt:lpwstr>
  </property>
  <property fmtid="{D5CDD505-2E9C-101B-9397-08002B2CF9AE}" pid="3" name="MediaServiceImageTags">
    <vt:lpwstr/>
  </property>
</Properties>
</file>